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35B4C" w14:textId="77777777"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3B2236F2" w14:textId="77777777"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AA2AE91" w14:textId="77777777"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14:paraId="3E0FC38C" w14:textId="77777777"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14:paraId="7DCDA7A6" w14:textId="77777777" w:rsidR="00E521AA" w:rsidRDefault="00E521AA" w:rsidP="00E521AA">
      <w:pPr>
        <w:rPr>
          <w:sz w:val="28"/>
          <w:szCs w:val="28"/>
        </w:rPr>
      </w:pPr>
    </w:p>
    <w:p w14:paraId="4AC62D52" w14:textId="7BE47715" w:rsidR="00954D9D" w:rsidRDefault="00954D9D" w:rsidP="00E521AA">
      <w:pPr>
        <w:rPr>
          <w:sz w:val="28"/>
          <w:szCs w:val="28"/>
        </w:rPr>
      </w:pPr>
    </w:p>
    <w:p w14:paraId="06B9646F" w14:textId="114EADD9" w:rsidR="007D3F47" w:rsidRDefault="007D3F47" w:rsidP="00E521AA">
      <w:pPr>
        <w:rPr>
          <w:sz w:val="28"/>
          <w:szCs w:val="28"/>
        </w:rPr>
      </w:pPr>
    </w:p>
    <w:p w14:paraId="1270282A" w14:textId="73C18DED" w:rsidR="007D3F47" w:rsidRDefault="007D3F47" w:rsidP="00E521AA">
      <w:pPr>
        <w:rPr>
          <w:sz w:val="28"/>
          <w:szCs w:val="28"/>
        </w:rPr>
      </w:pPr>
    </w:p>
    <w:p w14:paraId="636E9F8D" w14:textId="77777777" w:rsidR="007D3F47" w:rsidRDefault="007D3F47" w:rsidP="00E521AA">
      <w:pPr>
        <w:rPr>
          <w:sz w:val="28"/>
          <w:szCs w:val="28"/>
        </w:rPr>
      </w:pPr>
    </w:p>
    <w:p w14:paraId="2FC58326" w14:textId="77777777" w:rsidR="00954D9D" w:rsidRPr="00773DBC" w:rsidRDefault="00954D9D" w:rsidP="00E521AA">
      <w:pPr>
        <w:rPr>
          <w:sz w:val="28"/>
          <w:szCs w:val="28"/>
        </w:rPr>
      </w:pPr>
    </w:p>
    <w:p w14:paraId="474512E9" w14:textId="77777777" w:rsidR="00954D9D" w:rsidRPr="00D51503" w:rsidRDefault="00954D9D" w:rsidP="00954D9D">
      <w:pPr>
        <w:rPr>
          <w:sz w:val="28"/>
          <w:szCs w:val="28"/>
        </w:rPr>
      </w:pPr>
    </w:p>
    <w:p w14:paraId="3FF340C6" w14:textId="77777777" w:rsidR="00954D9D" w:rsidRDefault="00954D9D" w:rsidP="00954D9D">
      <w:pPr>
        <w:rPr>
          <w:sz w:val="28"/>
          <w:szCs w:val="28"/>
        </w:rPr>
      </w:pPr>
    </w:p>
    <w:p w14:paraId="7208B462" w14:textId="77777777" w:rsidR="0065177C" w:rsidRPr="00D51503" w:rsidRDefault="0065177C" w:rsidP="00954D9D">
      <w:pPr>
        <w:rPr>
          <w:sz w:val="28"/>
          <w:szCs w:val="28"/>
        </w:rPr>
      </w:pPr>
    </w:p>
    <w:p w14:paraId="52FD063E" w14:textId="77777777"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4FE54F11" w14:textId="77777777"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2B171126" w14:textId="77777777"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2EF9ADB5" w14:textId="77777777" w:rsidR="0065177C" w:rsidRPr="00773DBC" w:rsidRDefault="0065177C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3B89B67F" w14:textId="77777777" w:rsidR="00E521AA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  <w:r w:rsidRPr="0065177C">
        <w:rPr>
          <w:bCs/>
          <w:sz w:val="28"/>
          <w:szCs w:val="28"/>
        </w:rPr>
        <w:t>РАБОЧАЯ ПРОГРАММА</w:t>
      </w:r>
    </w:p>
    <w:p w14:paraId="2D2AF364" w14:textId="77777777" w:rsidR="0065177C" w:rsidRPr="0065177C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</w:p>
    <w:p w14:paraId="63C80138" w14:textId="77777777" w:rsidR="00E521AA" w:rsidRPr="003674EF" w:rsidRDefault="003674EF" w:rsidP="008C7F1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bookmarkStart w:id="0" w:name="_Hlk81778499"/>
      <w:r>
        <w:rPr>
          <w:b/>
          <w:sz w:val="28"/>
          <w:szCs w:val="28"/>
        </w:rPr>
        <w:t>Производственной практики</w:t>
      </w:r>
      <w:r w:rsidR="00954D9D">
        <w:rPr>
          <w:b/>
          <w:sz w:val="28"/>
          <w:szCs w:val="28"/>
        </w:rPr>
        <w:t xml:space="preserve"> (п</w:t>
      </w:r>
      <w:r w:rsidR="00954D9D" w:rsidRPr="003674EF">
        <w:rPr>
          <w:b/>
          <w:sz w:val="28"/>
          <w:szCs w:val="28"/>
        </w:rPr>
        <w:t>реддиплом</w:t>
      </w:r>
      <w:r w:rsidR="00954D9D">
        <w:rPr>
          <w:b/>
          <w:sz w:val="28"/>
          <w:szCs w:val="28"/>
        </w:rPr>
        <w:t>ной)</w:t>
      </w:r>
    </w:p>
    <w:p w14:paraId="0AE39C89" w14:textId="77777777" w:rsidR="00954D9D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bookmarkEnd w:id="0"/>
    <w:p w14:paraId="58F8E96B" w14:textId="23D282A5" w:rsidR="00954D9D" w:rsidRPr="00AD6D59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</w:t>
      </w:r>
      <w:r w:rsidR="00BB12DB" w:rsidRPr="00BB12DB">
        <w:t xml:space="preserve"> 07 Скульптура</w:t>
      </w:r>
    </w:p>
    <w:p w14:paraId="601F89CE" w14:textId="77777777" w:rsidR="00E521AA" w:rsidRPr="00773DBC" w:rsidRDefault="00E521AA" w:rsidP="00E521A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14:paraId="34F69F2B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4450DB5" w14:textId="77777777"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82BD7D6" w14:textId="77777777"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503E29D" w14:textId="77777777" w:rsidR="00954D9D" w:rsidRPr="00773DBC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11991E0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CFE2D58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E1E632F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5ECFD039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57405DA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F1172A9" w14:textId="77777777"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4B68778A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1BEC12D" w14:textId="77777777" w:rsidR="00A94BEE" w:rsidRPr="007D3F47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0E059F3C" w14:textId="77777777" w:rsidR="00A94BEE" w:rsidRPr="007D3F47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7B9BCCA1" w14:textId="77777777" w:rsidR="00E521AA" w:rsidRPr="007D3F47" w:rsidRDefault="00E521AA" w:rsidP="00BB12DB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14:paraId="230632E1" w14:textId="77777777" w:rsidR="00E521AA" w:rsidRPr="007D3F47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7D3F47">
        <w:rPr>
          <w:rStyle w:val="FontStyle53"/>
          <w:b w:val="0"/>
          <w:sz w:val="24"/>
          <w:szCs w:val="24"/>
        </w:rPr>
        <w:t>пос. Электроизолятор</w:t>
      </w:r>
    </w:p>
    <w:p w14:paraId="3FDAA34D" w14:textId="14D6C2C7" w:rsidR="00E521AA" w:rsidRPr="007D3F47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7D3F47">
        <w:rPr>
          <w:rStyle w:val="FontStyle53"/>
          <w:b w:val="0"/>
          <w:sz w:val="24"/>
          <w:szCs w:val="24"/>
        </w:rPr>
        <w:t>20</w:t>
      </w:r>
      <w:r w:rsidR="00BB12DB" w:rsidRPr="007D3F47">
        <w:rPr>
          <w:rStyle w:val="FontStyle53"/>
          <w:b w:val="0"/>
          <w:sz w:val="24"/>
          <w:szCs w:val="24"/>
        </w:rPr>
        <w:t>2</w:t>
      </w:r>
      <w:r w:rsidR="00CB7890">
        <w:rPr>
          <w:rStyle w:val="FontStyle53"/>
          <w:b w:val="0"/>
          <w:sz w:val="24"/>
          <w:szCs w:val="24"/>
        </w:rPr>
        <w:t>3</w:t>
      </w:r>
      <w:r w:rsidR="00E521AA" w:rsidRPr="007D3F47">
        <w:rPr>
          <w:rStyle w:val="FontStyle53"/>
          <w:b w:val="0"/>
          <w:sz w:val="24"/>
          <w:szCs w:val="24"/>
        </w:rPr>
        <w:t xml:space="preserve"> г.</w:t>
      </w:r>
    </w:p>
    <w:p w14:paraId="41B79857" w14:textId="77777777" w:rsidR="0065177C" w:rsidRPr="007D3F47" w:rsidRDefault="0065177C" w:rsidP="00A94BEE">
      <w:pPr>
        <w:pStyle w:val="Style15"/>
        <w:tabs>
          <w:tab w:val="left" w:leader="underscore" w:pos="9768"/>
        </w:tabs>
        <w:rPr>
          <w:rStyle w:val="FontStyle53"/>
          <w:b w:val="0"/>
          <w:sz w:val="24"/>
          <w:szCs w:val="24"/>
        </w:rPr>
        <w:sectPr w:rsidR="0065177C" w:rsidRPr="007D3F47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14F32135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4E4D99C9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74F1B0F" w14:textId="2B24B313" w:rsidR="00BB12DB" w:rsidRPr="007D3F47" w:rsidRDefault="00BB12DB" w:rsidP="00BB12DB">
      <w:r w:rsidRPr="007D3F47">
        <w:rPr>
          <w:bCs/>
        </w:rPr>
        <w:t>П</w:t>
      </w:r>
      <w:r w:rsidRPr="007D3F47">
        <w:t>рограмма производственной практики (преддипломной)</w:t>
      </w:r>
    </w:p>
    <w:p w14:paraId="4D87F23F" w14:textId="725D80E6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</w:rPr>
      </w:pPr>
      <w:r w:rsidRPr="007D3F47">
        <w:t xml:space="preserve"> разработана </w:t>
      </w:r>
      <w:r w:rsidRPr="007D3F47">
        <w:rPr>
          <w:spacing w:val="-5"/>
          <w:highlight w:val="white"/>
        </w:rPr>
        <w:t xml:space="preserve">в соответствии </w:t>
      </w:r>
      <w:r w:rsidRPr="007D3F47">
        <w:rPr>
          <w:spacing w:val="-5"/>
        </w:rPr>
        <w:t xml:space="preserve">с ФГОС </w:t>
      </w:r>
      <w:r w:rsidRPr="007D3F47">
        <w:t>СПО утвержденного Приказом Министерства образования и науки Российской Федерации от «27» октября 2014г. №1385,</w:t>
      </w:r>
      <w:r w:rsidRPr="007D3F47">
        <w:rPr>
          <w:spacing w:val="-5"/>
        </w:rPr>
        <w:t xml:space="preserve"> </w:t>
      </w:r>
      <w:r w:rsidRPr="007D3F47">
        <w:t xml:space="preserve">по специальности 54.02.07 Скульптура </w:t>
      </w:r>
    </w:p>
    <w:p w14:paraId="736547C1" w14:textId="77777777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0F7EB466" w14:textId="77777777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0ADB5525" w14:textId="77777777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1B5E26BD" w14:textId="77777777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7D3F47">
        <w:rPr>
          <w:spacing w:val="-8"/>
          <w:highlight w:val="white"/>
        </w:rPr>
        <w:t>Рассмотрено на заседании цикловой комиссии «</w:t>
      </w:r>
      <w:r w:rsidRPr="007D3F47">
        <w:rPr>
          <w:i/>
          <w:spacing w:val="-8"/>
          <w:highlight w:val="white"/>
        </w:rPr>
        <w:t>Скульптура»</w:t>
      </w:r>
      <w:r w:rsidRPr="007D3F47">
        <w:rPr>
          <w:spacing w:val="-8"/>
          <w:highlight w:val="white"/>
        </w:rPr>
        <w:t>.</w:t>
      </w:r>
    </w:p>
    <w:p w14:paraId="0600E047" w14:textId="77777777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7D3F47">
        <w:rPr>
          <w:spacing w:val="-8"/>
          <w:highlight w:val="white"/>
        </w:rPr>
        <w:t>Протокол № 10</w:t>
      </w:r>
    </w:p>
    <w:p w14:paraId="6AA8BF6F" w14:textId="6FD16A25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7D3F47">
        <w:rPr>
          <w:spacing w:val="-5"/>
          <w:highlight w:val="white"/>
        </w:rPr>
        <w:t>от  «28» июня  202</w:t>
      </w:r>
      <w:r w:rsidR="00CB7890">
        <w:rPr>
          <w:spacing w:val="-5"/>
          <w:highlight w:val="white"/>
        </w:rPr>
        <w:t>3</w:t>
      </w:r>
      <w:r w:rsidRPr="007D3F47">
        <w:rPr>
          <w:spacing w:val="-5"/>
          <w:highlight w:val="white"/>
        </w:rPr>
        <w:t xml:space="preserve"> г.</w:t>
      </w:r>
    </w:p>
    <w:p w14:paraId="66C4F5A4" w14:textId="77777777" w:rsidR="00BB12DB" w:rsidRPr="007D3F47" w:rsidRDefault="00BB12DB" w:rsidP="00BB12DB">
      <w:pPr>
        <w:suppressAutoHyphens/>
        <w:jc w:val="both"/>
        <w:rPr>
          <w:i/>
          <w:spacing w:val="-8"/>
        </w:rPr>
      </w:pPr>
      <w:r w:rsidRPr="007D3F47">
        <w:rPr>
          <w:spacing w:val="-8"/>
          <w:highlight w:val="white"/>
        </w:rPr>
        <w:t>Председатель ЦК</w:t>
      </w:r>
    </w:p>
    <w:p w14:paraId="2D107922" w14:textId="77777777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7D3F47">
        <w:t>Дудникова Г.В. ____________</w:t>
      </w:r>
    </w:p>
    <w:p w14:paraId="6C03DE0C" w14:textId="77777777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7D3F47">
        <w:t xml:space="preserve">               (подпись)</w:t>
      </w:r>
    </w:p>
    <w:p w14:paraId="6B6A6440" w14:textId="77777777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6B94C8AF" w14:textId="77777777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5E3CEE5" w14:textId="77777777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F8501A1" w14:textId="77777777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C9C608B" w14:textId="77777777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6309348" w14:textId="734F71B3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D3F47">
        <w:t xml:space="preserve">Авторы - составители: </w:t>
      </w:r>
      <w:r w:rsidRPr="007D3F47">
        <w:rPr>
          <w:i/>
        </w:rPr>
        <w:t xml:space="preserve">Дудников А.А., Дудникова Г.В. </w:t>
      </w:r>
      <w:r w:rsidRPr="007D3F47">
        <w:t>преподаватели (</w:t>
      </w:r>
      <w:r w:rsidR="00CB7890">
        <w:t>высш</w:t>
      </w:r>
      <w:r w:rsidRPr="007D3F47">
        <w:t>ая категория) Колледжа ФГБОУ ВО «ГГУ».</w:t>
      </w:r>
    </w:p>
    <w:p w14:paraId="208F0261" w14:textId="77777777" w:rsidR="00BB12DB" w:rsidRPr="007D3F47" w:rsidRDefault="00BB12DB" w:rsidP="00BB12DB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211A251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498CBF4A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79346C3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280E6841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4BC24F0B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85F3322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7398CE5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5DF1C9B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B596A69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053FA9E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0C222EA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22C24899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1267D26D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40065F5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E5430FD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4EE80A3D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6DDA612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038C732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4D3EAE04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8A6BC2C" w14:textId="77777777" w:rsidR="0065177C" w:rsidRPr="007D3F47" w:rsidRDefault="00FF6AC7" w:rsidP="006517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  <w:sectPr w:rsidR="0065177C" w:rsidRPr="007D3F47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7D3F47">
        <w:rPr>
          <w:bCs/>
          <w:i/>
        </w:rPr>
        <w:br w:type="page"/>
      </w:r>
    </w:p>
    <w:p w14:paraId="2F8DD354" w14:textId="590BBDC2" w:rsidR="00A5327D" w:rsidRPr="007D3F47" w:rsidRDefault="00FF3A52" w:rsidP="001E3D07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center"/>
        <w:rPr>
          <w:b/>
          <w:caps/>
        </w:rPr>
      </w:pPr>
      <w:r w:rsidRPr="007D3F47">
        <w:rPr>
          <w:b/>
          <w:caps/>
        </w:rPr>
        <w:lastRenderedPageBreak/>
        <w:t xml:space="preserve">Общая характеристика </w:t>
      </w:r>
      <w:r w:rsidR="003674EF" w:rsidRPr="007D3F47">
        <w:rPr>
          <w:b/>
          <w:caps/>
        </w:rPr>
        <w:t>преддипломной практики</w:t>
      </w:r>
    </w:p>
    <w:p w14:paraId="6EF1145B" w14:textId="77777777" w:rsidR="00FF6AC7" w:rsidRPr="007D3F47" w:rsidRDefault="006F30E3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D3F47">
        <w:rPr>
          <w:b/>
        </w:rPr>
        <w:t>1.</w:t>
      </w:r>
      <w:r w:rsidR="00FF6AC7" w:rsidRPr="007D3F47">
        <w:rPr>
          <w:b/>
        </w:rPr>
        <w:t>1. Область применения программы</w:t>
      </w:r>
      <w:r w:rsidR="008620B1" w:rsidRPr="007D3F47">
        <w:rPr>
          <w:b/>
        </w:rPr>
        <w:t xml:space="preserve"> производственной</w:t>
      </w:r>
      <w:r w:rsidR="00B323C6" w:rsidRPr="007D3F47">
        <w:rPr>
          <w:b/>
        </w:rPr>
        <w:t xml:space="preserve"> </w:t>
      </w:r>
      <w:r w:rsidR="008620B1" w:rsidRPr="007D3F47">
        <w:rPr>
          <w:b/>
        </w:rPr>
        <w:t>практики</w:t>
      </w:r>
      <w:r w:rsidR="00B323C6" w:rsidRPr="007D3F47">
        <w:rPr>
          <w:b/>
        </w:rPr>
        <w:t xml:space="preserve"> (преддипломной)</w:t>
      </w:r>
      <w:r w:rsidR="008620B1" w:rsidRPr="007D3F47">
        <w:rPr>
          <w:b/>
        </w:rPr>
        <w:t>.</w:t>
      </w:r>
    </w:p>
    <w:p w14:paraId="31A6D4E8" w14:textId="42C74B50" w:rsidR="00A5327D" w:rsidRPr="007D3F47" w:rsidRDefault="00404595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</w:r>
      <w:r w:rsidR="003674EF" w:rsidRPr="007D3F47">
        <w:t>Преддипломной практика</w:t>
      </w:r>
      <w:r w:rsidR="001A2346" w:rsidRPr="007D3F47">
        <w:t xml:space="preserve"> является </w:t>
      </w:r>
      <w:r w:rsidR="00536084" w:rsidRPr="007D3F47">
        <w:t xml:space="preserve">видом производственной практики и частью </w:t>
      </w:r>
      <w:r w:rsidR="003674EF" w:rsidRPr="007D3F47">
        <w:t>программ</w:t>
      </w:r>
      <w:r w:rsidR="00536084" w:rsidRPr="007D3F47">
        <w:t>ы</w:t>
      </w:r>
      <w:r w:rsidR="003674EF" w:rsidRPr="007D3F47">
        <w:t xml:space="preserve"> подготовки специалистов среднего звена</w:t>
      </w:r>
      <w:r w:rsidR="00536084" w:rsidRPr="007D3F47">
        <w:t>.</w:t>
      </w:r>
      <w:r w:rsidR="003674EF" w:rsidRPr="007D3F47">
        <w:t xml:space="preserve"> </w:t>
      </w:r>
      <w:r w:rsidR="00536084" w:rsidRPr="007D3F47">
        <w:t>П</w:t>
      </w:r>
      <w:r w:rsidR="003674EF" w:rsidRPr="007D3F47">
        <w:t>рограмма производственной практики</w:t>
      </w:r>
      <w:r w:rsidR="00954D9D" w:rsidRPr="007D3F47">
        <w:t xml:space="preserve"> (преддипломной) </w:t>
      </w:r>
      <w:r w:rsidR="003674EF" w:rsidRPr="007D3F47">
        <w:t>разработана в</w:t>
      </w:r>
      <w:r w:rsidR="00A5327D" w:rsidRPr="007D3F47">
        <w:t xml:space="preserve"> соответствии с ФГОС по специальности</w:t>
      </w:r>
      <w:r w:rsidR="00BB12DB" w:rsidRPr="007D3F47">
        <w:t xml:space="preserve"> </w:t>
      </w:r>
      <w:r w:rsidR="00BB12DB" w:rsidRPr="007D3F47">
        <w:rPr>
          <w:b/>
        </w:rPr>
        <w:t>54.02.07 Скульптура</w:t>
      </w:r>
      <w:r w:rsidR="008620B1" w:rsidRPr="007D3F47">
        <w:t>)</w:t>
      </w:r>
      <w:r w:rsidR="00A5327D" w:rsidRPr="007D3F47">
        <w:t>.</w:t>
      </w:r>
      <w:r w:rsidR="00FE25B7" w:rsidRPr="007D3F47">
        <w:t xml:space="preserve"> </w:t>
      </w:r>
    </w:p>
    <w:p w14:paraId="684286D8" w14:textId="77777777" w:rsidR="00405F60" w:rsidRPr="007D3F47" w:rsidRDefault="00A5327D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>Рабочая программа может быть использована для р</w:t>
      </w:r>
      <w:r w:rsidR="00536084" w:rsidRPr="007D3F47">
        <w:t>еализаци</w:t>
      </w:r>
      <w:r w:rsidRPr="007D3F47">
        <w:t>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7D3F47">
        <w:t>.</w:t>
      </w:r>
    </w:p>
    <w:p w14:paraId="0483764E" w14:textId="77777777" w:rsidR="001E3D07" w:rsidRDefault="001E3D0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5B3C0002" w14:textId="77777777" w:rsidR="00DF4E91" w:rsidRPr="007D3F47" w:rsidRDefault="006F30E3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D3F47">
        <w:rPr>
          <w:b/>
        </w:rPr>
        <w:t>1.</w:t>
      </w:r>
      <w:r w:rsidR="00FF6AC7" w:rsidRPr="007D3F47">
        <w:rPr>
          <w:b/>
        </w:rPr>
        <w:t xml:space="preserve">2. Место дисциплины в структуре </w:t>
      </w:r>
      <w:r w:rsidR="000D5CDF" w:rsidRPr="007D3F47">
        <w:rPr>
          <w:b/>
        </w:rPr>
        <w:t xml:space="preserve">основной </w:t>
      </w:r>
      <w:r w:rsidR="00FF6AC7" w:rsidRPr="007D3F47">
        <w:rPr>
          <w:b/>
        </w:rPr>
        <w:t>профессионал</w:t>
      </w:r>
      <w:r w:rsidR="002830A1" w:rsidRPr="007D3F47">
        <w:rPr>
          <w:b/>
        </w:rPr>
        <w:t>ьной образовательной программы:</w:t>
      </w:r>
    </w:p>
    <w:p w14:paraId="27D92A04" w14:textId="77777777" w:rsidR="00404595" w:rsidRDefault="00FE25B7" w:rsidP="001E3D07">
      <w:pPr>
        <w:ind w:firstLine="709"/>
        <w:jc w:val="both"/>
      </w:pPr>
      <w:r w:rsidRPr="007D3F47">
        <w:t xml:space="preserve">Производственная практика </w:t>
      </w:r>
      <w:r w:rsidR="00954D9D" w:rsidRPr="007D3F47">
        <w:t xml:space="preserve">(преддипломная) </w:t>
      </w:r>
      <w:r w:rsidRPr="007D3F47">
        <w:t>является обязательным разделом ППССЗ и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  <w:r w:rsidR="00CF448D" w:rsidRPr="007D3F47">
        <w:t xml:space="preserve"> </w:t>
      </w:r>
      <w:r w:rsidR="00536084" w:rsidRPr="007D3F47">
        <w:t xml:space="preserve">Проходит непрерывно в конце 8-ого семестра обучения. </w:t>
      </w:r>
      <w:r w:rsidR="00CF448D" w:rsidRPr="007D3F47">
        <w:t>Промежуточная аттестация по итогам производственной</w:t>
      </w:r>
      <w:r w:rsidR="00954D9D" w:rsidRPr="007D3F47">
        <w:t xml:space="preserve"> </w:t>
      </w:r>
      <w:r w:rsidR="00CF448D" w:rsidRPr="007D3F47">
        <w:t xml:space="preserve">практики </w:t>
      </w:r>
      <w:r w:rsidR="00954D9D" w:rsidRPr="007D3F47">
        <w:t xml:space="preserve">(преддипломной) </w:t>
      </w:r>
      <w:r w:rsidR="00CF448D" w:rsidRPr="007D3F47">
        <w:t>проводится с учетом (или на основании) результатов, подтвержденных документами соответствующих организаций и просмотров учебно-творческих работ студентов.</w:t>
      </w:r>
    </w:p>
    <w:p w14:paraId="4FCCF297" w14:textId="77777777" w:rsidR="001E3D07" w:rsidRPr="007D3F47" w:rsidRDefault="001E3D07" w:rsidP="001E3D07">
      <w:pPr>
        <w:ind w:firstLine="709"/>
        <w:jc w:val="both"/>
      </w:pPr>
    </w:p>
    <w:p w14:paraId="512D9466" w14:textId="77777777" w:rsidR="001D0E7B" w:rsidRPr="007D3F47" w:rsidRDefault="00B06A4C" w:rsidP="001E3D07">
      <w:pPr>
        <w:pStyle w:val="af5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7D3F47">
        <w:rPr>
          <w:b/>
        </w:rPr>
        <w:t xml:space="preserve">Цели и задачи </w:t>
      </w:r>
      <w:r w:rsidR="00B104F0" w:rsidRPr="007D3F47">
        <w:rPr>
          <w:b/>
        </w:rPr>
        <w:t>практики</w:t>
      </w:r>
      <w:r w:rsidR="002830A1" w:rsidRPr="007D3F47">
        <w:rPr>
          <w:b/>
        </w:rPr>
        <w:t>–</w:t>
      </w:r>
      <w:r w:rsidRPr="007D3F47">
        <w:rPr>
          <w:b/>
        </w:rPr>
        <w:t xml:space="preserve"> тр</w:t>
      </w:r>
      <w:r w:rsidR="00B104F0" w:rsidRPr="007D3F47">
        <w:rPr>
          <w:b/>
        </w:rPr>
        <w:t>ебования к результатам освоения</w:t>
      </w:r>
      <w:r w:rsidR="00FF6AC7" w:rsidRPr="007D3F47">
        <w:rPr>
          <w:b/>
        </w:rPr>
        <w:t>:</w:t>
      </w:r>
    </w:p>
    <w:p w14:paraId="5CA2E8B1" w14:textId="26B567D2" w:rsidR="008620B1" w:rsidRPr="007D3F47" w:rsidRDefault="00B27F0D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 xml:space="preserve"> </w:t>
      </w:r>
      <w:r w:rsidR="000B1764" w:rsidRPr="007D3F47">
        <w:tab/>
      </w:r>
      <w:r w:rsidR="008620B1" w:rsidRPr="007D3F47">
        <w:t xml:space="preserve">Производственная практика </w:t>
      </w:r>
      <w:r w:rsidR="00954D9D" w:rsidRPr="007D3F47">
        <w:t xml:space="preserve">(преддипломная) </w:t>
      </w:r>
      <w:r w:rsidR="008620B1" w:rsidRPr="007D3F47">
        <w:t xml:space="preserve">направлена на расширение представлений, обучающихся об окружающей действительности, сбор материала для создания произведений </w:t>
      </w:r>
      <w:r w:rsidR="00BB12DB" w:rsidRPr="007D3F47">
        <w:t>скульптуры</w:t>
      </w:r>
    </w:p>
    <w:p w14:paraId="70C5ADC2" w14:textId="77777777" w:rsidR="00333F68" w:rsidRPr="007D3F47" w:rsidRDefault="008620B1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 xml:space="preserve"> </w:t>
      </w:r>
      <w:r w:rsidR="00B27F0D" w:rsidRPr="007D3F47">
        <w:t xml:space="preserve">Целью производственной практики </w:t>
      </w:r>
      <w:r w:rsidR="00954D9D" w:rsidRPr="007D3F47">
        <w:t xml:space="preserve">(преддипломной) </w:t>
      </w:r>
      <w:r w:rsidR="00B27F0D" w:rsidRPr="007D3F47">
        <w:t>является углубление первоначального практического опыта, развитие общих и профессиональных компетенций, подготовка к выполнению ВКР.</w:t>
      </w:r>
      <w:r w:rsidR="00333F68" w:rsidRPr="007D3F47">
        <w:t xml:space="preserve"> </w:t>
      </w:r>
    </w:p>
    <w:p w14:paraId="6AA7D50C" w14:textId="77777777" w:rsidR="000B1764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>Задачи практики:</w:t>
      </w:r>
    </w:p>
    <w:p w14:paraId="43A52B04" w14:textId="77777777" w:rsidR="000B1764" w:rsidRPr="007D3F47" w:rsidRDefault="000B1764" w:rsidP="001E3D07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Проверка готовности студентов к самостоятельной трудовой деятельности.</w:t>
      </w:r>
    </w:p>
    <w:p w14:paraId="32700362" w14:textId="77777777" w:rsidR="000B1764" w:rsidRPr="007D3F47" w:rsidRDefault="000B1764" w:rsidP="001E3D07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Определение уровня сформированности профессиональных и общих компетенций у будущего специалиста;</w:t>
      </w:r>
    </w:p>
    <w:p w14:paraId="0E3E92A8" w14:textId="77777777" w:rsidR="000B1764" w:rsidRPr="007D3F47" w:rsidRDefault="000B1764" w:rsidP="001E3D07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Подготовка к выполнению выпускной квалификационной работы.</w:t>
      </w:r>
    </w:p>
    <w:p w14:paraId="118CF886" w14:textId="77777777" w:rsidR="00333F68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</w:r>
      <w:r w:rsidR="00333F68" w:rsidRPr="007D3F47">
        <w:t xml:space="preserve">Результатом преддипломной практики является закрепление </w:t>
      </w:r>
      <w:r w:rsidRPr="007D3F47">
        <w:t>у обучающихся</w:t>
      </w:r>
      <w:r w:rsidR="00333F68" w:rsidRPr="007D3F47">
        <w:t xml:space="preserve"> общих и </w:t>
      </w:r>
      <w:r w:rsidR="008620B1" w:rsidRPr="007D3F47">
        <w:t>профессиональных компетенций:</w:t>
      </w:r>
    </w:p>
    <w:p w14:paraId="6826D6B6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1. Понимать сущность и социальную значимость своей будущей профессии, проявлять к ней устойчивый интерес.</w:t>
      </w:r>
    </w:p>
    <w:p w14:paraId="35080080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0F07F60F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3. Решать проблемы, оценивать риски и принимать решения в нестандартных ситуациях.</w:t>
      </w:r>
    </w:p>
    <w:p w14:paraId="3F7762D5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621766DC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36D1EBD3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lastRenderedPageBreak/>
        <w:t>ОК 6. Работать в коллективе, обеспечивать его сплочение, эффективно общаться с коллегами, руководством.</w:t>
      </w:r>
    </w:p>
    <w:p w14:paraId="2E50D8B1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6E95CC60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3CE630F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9. Ориентироваться в условиях частой смены технологий в профессиональной деятельности.</w:t>
      </w:r>
    </w:p>
    <w:p w14:paraId="1FBAE462" w14:textId="4B347718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1.1. Изображать человека и окружающую предметно-пространственную среду средствами академического рисунка и</w:t>
      </w:r>
      <w:r w:rsidR="00BB12DB" w:rsidRPr="007D3F47">
        <w:t xml:space="preserve"> скульптуры</w:t>
      </w:r>
      <w:r w:rsidRPr="007D3F47">
        <w:t>.</w:t>
      </w:r>
    </w:p>
    <w:p w14:paraId="5FD84457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1.2. Применять знания о закономерностях построения художественной формы и особенностях ее восприятия.</w:t>
      </w:r>
    </w:p>
    <w:p w14:paraId="06C2950D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1.3. Проводить работу по целевому сбору, анализу, обобщению и применению подготовительного материала.</w:t>
      </w:r>
    </w:p>
    <w:p w14:paraId="71DCC639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1.4. Последовательно вести работу над композицией.</w:t>
      </w:r>
    </w:p>
    <w:p w14:paraId="3DAD62E2" w14:textId="02FD5F13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 xml:space="preserve">ПК 1.5. </w:t>
      </w:r>
      <w:r w:rsidR="00BB12DB" w:rsidRPr="007D3F47">
        <w:t xml:space="preserve">Использовать пластические и художественные свойства, способы обработки основных материалов, применяемых при создании произведений скульптуры </w:t>
      </w:r>
    </w:p>
    <w:p w14:paraId="3FB73A6A" w14:textId="42C0B82F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 xml:space="preserve">ПК 1.6. </w:t>
      </w:r>
      <w:r w:rsidR="00BB12DB" w:rsidRPr="007D3F47">
        <w:t>Владеть различными техническими приемами выполнения скульптурных работ</w:t>
      </w:r>
      <w:r w:rsidRPr="007D3F47">
        <w:t>.</w:t>
      </w:r>
    </w:p>
    <w:p w14:paraId="7348C4D4" w14:textId="77777777" w:rsidR="00333F68" w:rsidRDefault="00E71E11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1.7.  Находить новые образно-пластические решения для каждой творческой задачи.</w:t>
      </w:r>
    </w:p>
    <w:p w14:paraId="125130E1" w14:textId="77777777" w:rsidR="001E3D07" w:rsidRPr="007D3F47" w:rsidRDefault="001E3D0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49B3EE6E" w14:textId="77777777" w:rsidR="002F3452" w:rsidRDefault="006C745C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rPr>
          <w:b/>
        </w:rPr>
        <w:t>1.</w:t>
      </w:r>
      <w:r w:rsidR="00AF0C9B" w:rsidRPr="007D3F47">
        <w:rPr>
          <w:b/>
        </w:rPr>
        <w:t>4</w:t>
      </w:r>
      <w:r w:rsidR="00FF6AC7" w:rsidRPr="007D3F47">
        <w:rPr>
          <w:b/>
        </w:rPr>
        <w:t xml:space="preserve">. </w:t>
      </w:r>
      <w:r w:rsidR="00B06A4C" w:rsidRPr="007D3F47">
        <w:rPr>
          <w:b/>
        </w:rPr>
        <w:t xml:space="preserve">Рекомендуемое количество часов на освоение программы </w:t>
      </w:r>
      <w:r w:rsidR="00B104F0" w:rsidRPr="007D3F47">
        <w:rPr>
          <w:b/>
        </w:rPr>
        <w:t>производственной</w:t>
      </w:r>
      <w:r w:rsidR="00B323C6" w:rsidRPr="007D3F47">
        <w:rPr>
          <w:b/>
        </w:rPr>
        <w:t xml:space="preserve"> </w:t>
      </w:r>
      <w:r w:rsidR="00B104F0" w:rsidRPr="007D3F47">
        <w:rPr>
          <w:b/>
        </w:rPr>
        <w:t>(преддипломной</w:t>
      </w:r>
      <w:r w:rsidR="00103586" w:rsidRPr="007D3F47">
        <w:rPr>
          <w:b/>
        </w:rPr>
        <w:t>) практики</w:t>
      </w:r>
      <w:r w:rsidR="00B06A4C" w:rsidRPr="007D3F47">
        <w:rPr>
          <w:b/>
        </w:rPr>
        <w:t>:</w:t>
      </w:r>
      <w:r w:rsidR="00E71E11" w:rsidRPr="007D3F47">
        <w:t xml:space="preserve"> </w:t>
      </w:r>
      <w:r w:rsidR="00B06A4C" w:rsidRPr="007D3F47">
        <w:t xml:space="preserve">максимальной учебной нагрузки </w:t>
      </w:r>
      <w:r w:rsidR="00405F60" w:rsidRPr="007D3F47">
        <w:t>обучающегося</w:t>
      </w:r>
      <w:r w:rsidR="00103586" w:rsidRPr="007D3F47">
        <w:t xml:space="preserve"> 3 </w:t>
      </w:r>
      <w:r w:rsidR="00B104F0" w:rsidRPr="007D3F47">
        <w:t>недели</w:t>
      </w:r>
      <w:r w:rsidR="000B1764" w:rsidRPr="007D3F47">
        <w:t xml:space="preserve"> (108 часов)</w:t>
      </w:r>
    </w:p>
    <w:p w14:paraId="425E53F2" w14:textId="77777777" w:rsidR="001E3D07" w:rsidRPr="007D3F47" w:rsidRDefault="001E3D0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6CEBDB7" w14:textId="77777777" w:rsidR="002F3452" w:rsidRPr="007D3F47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450E176" w14:textId="77777777" w:rsidR="0010443F" w:rsidRPr="007D3F47" w:rsidRDefault="005040D8" w:rsidP="0010443F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D3F47">
        <w:rPr>
          <w:b/>
        </w:rPr>
        <w:t xml:space="preserve">СТРУКТУРА И СОДЕРЖАНИЕ </w:t>
      </w:r>
      <w:r w:rsidR="008620B1" w:rsidRPr="007D3F47">
        <w:rPr>
          <w:b/>
        </w:rPr>
        <w:t xml:space="preserve">ПРОИЗВОДСТВЕННОЙ ПРАКТИКИ </w:t>
      </w:r>
      <w:r w:rsidR="00B323C6" w:rsidRPr="007D3F47">
        <w:rPr>
          <w:b/>
        </w:rPr>
        <w:t>(ПРЕДДИПЛОМНОЙ)</w:t>
      </w:r>
    </w:p>
    <w:p w14:paraId="7DE62662" w14:textId="77777777" w:rsidR="0010443F" w:rsidRPr="007D3F4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7D3F47">
        <w:rPr>
          <w:b/>
        </w:rPr>
        <w:t xml:space="preserve">2.1. </w:t>
      </w:r>
      <w:r w:rsidR="00E71E11" w:rsidRPr="007D3F47">
        <w:rPr>
          <w:b/>
        </w:rPr>
        <w:t xml:space="preserve">   </w:t>
      </w:r>
      <w:r w:rsidRPr="007D3F47">
        <w:rPr>
          <w:b/>
        </w:rPr>
        <w:t xml:space="preserve"> Объем и вид практики.</w:t>
      </w:r>
    </w:p>
    <w:p w14:paraId="015B787D" w14:textId="77777777" w:rsidR="0010443F" w:rsidRPr="007D3F4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35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68"/>
        <w:gridCol w:w="2369"/>
        <w:gridCol w:w="4618"/>
      </w:tblGrid>
      <w:tr w:rsidR="0010443F" w:rsidRPr="007D3F47" w14:paraId="278166DE" w14:textId="77777777" w:rsidTr="00B90EA4">
        <w:trPr>
          <w:trHeight w:val="90"/>
        </w:trPr>
        <w:tc>
          <w:tcPr>
            <w:tcW w:w="2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2A02B1" w14:textId="77777777" w:rsidR="0010443F" w:rsidRPr="007D3F47" w:rsidRDefault="0010443F" w:rsidP="00B90EA4">
            <w:pPr>
              <w:pStyle w:val="Default"/>
              <w:jc w:val="center"/>
              <w:rPr>
                <w:b/>
              </w:rPr>
            </w:pPr>
            <w:r w:rsidRPr="007D3F47">
              <w:rPr>
                <w:b/>
              </w:rPr>
              <w:t xml:space="preserve">Вид практики </w:t>
            </w:r>
          </w:p>
        </w:tc>
        <w:tc>
          <w:tcPr>
            <w:tcW w:w="2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B60B61" w14:textId="77777777" w:rsidR="0010443F" w:rsidRPr="007D3F47" w:rsidRDefault="0010443F" w:rsidP="00B90EA4">
            <w:pPr>
              <w:pStyle w:val="Default"/>
              <w:jc w:val="center"/>
              <w:rPr>
                <w:b/>
              </w:rPr>
            </w:pPr>
            <w:r w:rsidRPr="007D3F47">
              <w:rPr>
                <w:b/>
              </w:rPr>
              <w:t>Количество часов / недель</w:t>
            </w:r>
          </w:p>
        </w:tc>
        <w:tc>
          <w:tcPr>
            <w:tcW w:w="4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DF6DBB" w14:textId="77777777" w:rsidR="0010443F" w:rsidRPr="007D3F47" w:rsidRDefault="0010443F" w:rsidP="00B90EA4">
            <w:pPr>
              <w:pStyle w:val="Default"/>
              <w:jc w:val="center"/>
              <w:rPr>
                <w:b/>
              </w:rPr>
            </w:pPr>
            <w:r w:rsidRPr="007D3F47">
              <w:rPr>
                <w:b/>
              </w:rPr>
              <w:t xml:space="preserve">Сроки проведения </w:t>
            </w:r>
          </w:p>
        </w:tc>
      </w:tr>
      <w:tr w:rsidR="0010443F" w:rsidRPr="007D3F47" w14:paraId="5436813B" w14:textId="77777777" w:rsidTr="00B90EA4">
        <w:trPr>
          <w:trHeight w:val="90"/>
        </w:trPr>
        <w:tc>
          <w:tcPr>
            <w:tcW w:w="23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541483" w14:textId="77777777" w:rsidR="0010443F" w:rsidRPr="007D3F47" w:rsidRDefault="0010443F" w:rsidP="00B90EA4">
            <w:pPr>
              <w:pStyle w:val="Default"/>
              <w:jc w:val="center"/>
            </w:pPr>
            <w:r w:rsidRPr="007D3F47">
              <w:t xml:space="preserve">Преддипломная </w:t>
            </w:r>
          </w:p>
        </w:tc>
        <w:tc>
          <w:tcPr>
            <w:tcW w:w="2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A3B277" w14:textId="77777777" w:rsidR="0010443F" w:rsidRPr="007D3F47" w:rsidRDefault="0010443F" w:rsidP="00B90EA4">
            <w:pPr>
              <w:pStyle w:val="Default"/>
              <w:jc w:val="center"/>
            </w:pPr>
            <w:r w:rsidRPr="007D3F47">
              <w:t xml:space="preserve">108 часов / 3 недели </w:t>
            </w:r>
          </w:p>
        </w:tc>
        <w:tc>
          <w:tcPr>
            <w:tcW w:w="46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1026703" w14:textId="77777777" w:rsidR="0010443F" w:rsidRPr="007D3F47" w:rsidRDefault="0010443F" w:rsidP="00B90EA4">
            <w:pPr>
              <w:pStyle w:val="Default"/>
              <w:jc w:val="center"/>
            </w:pPr>
            <w:r w:rsidRPr="007D3F47">
              <w:t>8 семестр</w:t>
            </w:r>
          </w:p>
        </w:tc>
      </w:tr>
      <w:tr w:rsidR="0010443F" w:rsidRPr="007D3F47" w14:paraId="465DC405" w14:textId="77777777" w:rsidTr="00B90EA4">
        <w:trPr>
          <w:trHeight w:val="90"/>
        </w:trPr>
        <w:tc>
          <w:tcPr>
            <w:tcW w:w="93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08958B" w14:textId="77777777" w:rsidR="0010443F" w:rsidRPr="007D3F47" w:rsidRDefault="0010443F" w:rsidP="00B90EA4">
            <w:pPr>
              <w:pStyle w:val="Default"/>
              <w:jc w:val="center"/>
            </w:pPr>
            <w:r w:rsidRPr="007D3F47">
              <w:t xml:space="preserve">Вид аттестации: дифференцированный зачет </w:t>
            </w:r>
          </w:p>
        </w:tc>
      </w:tr>
    </w:tbl>
    <w:p w14:paraId="1635DB72" w14:textId="77777777" w:rsidR="0010443F" w:rsidRPr="007D3F4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B305FE9" w14:textId="77777777" w:rsidR="00333F68" w:rsidRPr="007D3F47" w:rsidRDefault="008620B1" w:rsidP="001E3D07">
      <w:pPr>
        <w:pStyle w:val="Default"/>
        <w:ind w:firstLine="709"/>
        <w:jc w:val="both"/>
      </w:pPr>
      <w:r w:rsidRPr="007D3F47">
        <w:rPr>
          <w:b/>
        </w:rPr>
        <w:t>2.</w:t>
      </w:r>
      <w:r w:rsidR="0010443F" w:rsidRPr="007D3F47">
        <w:rPr>
          <w:b/>
        </w:rPr>
        <w:t>2.</w:t>
      </w:r>
      <w:r w:rsidRPr="007D3F47">
        <w:t xml:space="preserve"> </w:t>
      </w:r>
      <w:r w:rsidR="0010443F" w:rsidRPr="007D3F47">
        <w:t xml:space="preserve">   </w:t>
      </w:r>
      <w:r w:rsidRPr="007D3F47">
        <w:rPr>
          <w:b/>
        </w:rPr>
        <w:t>Содержание преддипломной практики</w:t>
      </w:r>
      <w:r w:rsidR="0010443F" w:rsidRPr="007D3F47">
        <w:rPr>
          <w:b/>
        </w:rPr>
        <w:t>.</w:t>
      </w:r>
    </w:p>
    <w:p w14:paraId="79DC29A9" w14:textId="77777777" w:rsidR="000B1764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>Порядок прохождения преддипломной практики состоит из трех этапов: подготовительного, основного и заключительного.</w:t>
      </w:r>
    </w:p>
    <w:p w14:paraId="0E372532" w14:textId="4CD5DF9C" w:rsidR="000B1764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1.</w:t>
      </w:r>
      <w:r w:rsidRPr="007D3F47">
        <w:tab/>
        <w:t xml:space="preserve">Подготовительный этап практики. На данном этапе обучающихся знакомят с вопросами прохождения практики, оформления дневника практики и защиты отчета. Руководитель практики проводит знакомство с программой практики, инструктаж по технике безопасности, порядке ведения дневника практики, составления письменного отчета и выдает индивидуальное задание (в зависимости от вида, места практики и объема должностных обязанностей студента на месте прохождения практики и темы его выпускной квалификационной работы). По окончании практики обучающийся обязан предоставить руководителю письменный отчет о прохождении практики, </w:t>
      </w:r>
      <w:r w:rsidR="006E3FA2" w:rsidRPr="007D3F47">
        <w:t>практическую работу в виде</w:t>
      </w:r>
      <w:r w:rsidRPr="007D3F47">
        <w:t xml:space="preserve"> эскиз</w:t>
      </w:r>
      <w:r w:rsidR="006E3FA2" w:rsidRPr="007D3F47">
        <w:t xml:space="preserve">а </w:t>
      </w:r>
      <w:r w:rsidR="00BB12DB" w:rsidRPr="007D3F47">
        <w:t xml:space="preserve">скульптуры </w:t>
      </w:r>
      <w:r w:rsidR="00EE2937" w:rsidRPr="007D3F47">
        <w:t>к</w:t>
      </w:r>
      <w:r w:rsidRPr="007D3F47">
        <w:t xml:space="preserve"> ВКР, дневник.</w:t>
      </w:r>
    </w:p>
    <w:p w14:paraId="749A98BF" w14:textId="3737FFC3" w:rsidR="00105471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lastRenderedPageBreak/>
        <w:t>2.</w:t>
      </w:r>
      <w:r w:rsidRPr="007D3F47">
        <w:tab/>
        <w:t xml:space="preserve">Основной этап практики (практическая работа по подготовке эскиза </w:t>
      </w:r>
      <w:r w:rsidR="00BB12DB" w:rsidRPr="007D3F47">
        <w:t>скульптур</w:t>
      </w:r>
      <w:r w:rsidRPr="007D3F47">
        <w:t>ы). На данном   этапе обучающийся</w:t>
      </w:r>
      <w:r w:rsidR="00105471" w:rsidRPr="007D3F47">
        <w:t xml:space="preserve"> проводит:</w:t>
      </w:r>
    </w:p>
    <w:p w14:paraId="69E2D052" w14:textId="7A5BBAFF" w:rsidR="006E3FA2" w:rsidRPr="007D3F47" w:rsidRDefault="006E3FA2" w:rsidP="001E3D07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С</w:t>
      </w:r>
      <w:r w:rsidR="000B1764" w:rsidRPr="007D3F47">
        <w:t>бор и анализ материала по те</w:t>
      </w:r>
      <w:r w:rsidR="00105471" w:rsidRPr="007D3F47">
        <w:t>ме</w:t>
      </w:r>
      <w:r w:rsidR="000B1764" w:rsidRPr="007D3F47">
        <w:t>, соответствующей   индивидуальному заданию</w:t>
      </w:r>
      <w:r w:rsidR="00105471" w:rsidRPr="007D3F47">
        <w:t>;</w:t>
      </w:r>
      <w:r w:rsidRPr="007D3F47">
        <w:t xml:space="preserve"> </w:t>
      </w:r>
      <w:r w:rsidR="00105471" w:rsidRPr="007D3F47">
        <w:t>выбор художественных и изобразительных средств в соответствии с поставленной задачей;</w:t>
      </w:r>
      <w:r w:rsidRPr="007D3F47">
        <w:t xml:space="preserve"> </w:t>
      </w:r>
      <w:r w:rsidR="00105471" w:rsidRPr="007D3F47">
        <w:t>поиск художественного образа и новых пластических решений;</w:t>
      </w:r>
      <w:r w:rsidRPr="007D3F47">
        <w:t xml:space="preserve"> </w:t>
      </w:r>
      <w:r w:rsidR="00105471" w:rsidRPr="007D3F47">
        <w:t>определение последовательность</w:t>
      </w:r>
      <w:r w:rsidRPr="007D3F47">
        <w:t xml:space="preserve"> ведения работы над композицией; п</w:t>
      </w:r>
      <w:r w:rsidR="00105471" w:rsidRPr="007D3F47">
        <w:t>рофессиональный анализ и самоанализ творческой деятельности.</w:t>
      </w:r>
    </w:p>
    <w:p w14:paraId="3D5EBA39" w14:textId="2C21BCB4" w:rsidR="006E3FA2" w:rsidRPr="007D3F47" w:rsidRDefault="006E3FA2" w:rsidP="001E3D07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 xml:space="preserve">Выполнение индивидуального задания: выполнение предварительного эскиза к ВКР.                </w:t>
      </w:r>
    </w:p>
    <w:p w14:paraId="761AEDC7" w14:textId="77777777" w:rsidR="00105471" w:rsidRPr="007D3F47" w:rsidRDefault="006E3FA2" w:rsidP="001E3D07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Подготовка отчета о практике.</w:t>
      </w:r>
    </w:p>
    <w:p w14:paraId="0220D9AB" w14:textId="77777777" w:rsidR="006E3FA2" w:rsidRPr="007D3F47" w:rsidRDefault="008620B1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</w:r>
      <w:r w:rsidR="006E3FA2" w:rsidRPr="007D3F47">
        <w:t>На данном</w:t>
      </w:r>
      <w:r w:rsidR="00FC2501" w:rsidRPr="007D3F47">
        <w:t xml:space="preserve"> этапе происходит закрепление знаний, полученных студентом в процессе обучения в колледже на основе изучения </w:t>
      </w:r>
      <w:r w:rsidR="006E3FA2" w:rsidRPr="007D3F47">
        <w:t xml:space="preserve">теоретических основ композиции, закономерности построения художественной формы и особенности ее восприятия; опыта классического художественного наследия и современной художественной практики; </w:t>
      </w:r>
    </w:p>
    <w:p w14:paraId="414B17AA" w14:textId="3A6EF08A" w:rsidR="00295838" w:rsidRPr="007D3F47" w:rsidRDefault="006E3FA2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получение практического опыта в основных технических разновидностях, функциях и возможностях</w:t>
      </w:r>
      <w:r w:rsidR="000024B0" w:rsidRPr="007D3F47">
        <w:t xml:space="preserve"> </w:t>
      </w:r>
      <w:r w:rsidR="00BB12DB" w:rsidRPr="007D3F47">
        <w:t>скульптуры</w:t>
      </w:r>
      <w:r w:rsidRPr="007D3F47">
        <w:t xml:space="preserve">, в принципах сбора и </w:t>
      </w:r>
      <w:r w:rsidR="00AA673D" w:rsidRPr="007D3F47">
        <w:t>систематизации подготовительного материала,</w:t>
      </w:r>
      <w:r w:rsidRPr="007D3F47">
        <w:t xml:space="preserve"> и способах его применения для воплощения творческого замысла</w:t>
      </w:r>
      <w:r w:rsidR="00FC2501" w:rsidRPr="007D3F47">
        <w:t xml:space="preserve">, приобретение опыта </w:t>
      </w:r>
      <w:r w:rsidRPr="007D3F47">
        <w:t>творческого использования средств</w:t>
      </w:r>
      <w:r w:rsidR="00BB12DB" w:rsidRPr="007D3F47">
        <w:t xml:space="preserve"> скульптуры</w:t>
      </w:r>
      <w:r w:rsidRPr="007D3F47">
        <w:t xml:space="preserve">, </w:t>
      </w:r>
      <w:r w:rsidR="00295838" w:rsidRPr="007D3F47">
        <w:t>и их изобразительно-выразительных возможностей.</w:t>
      </w:r>
    </w:p>
    <w:p w14:paraId="78D7A47B" w14:textId="77777777" w:rsidR="00EE2937" w:rsidRPr="007D3F47" w:rsidRDefault="0029583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3.</w:t>
      </w:r>
      <w:r w:rsidRPr="007D3F47">
        <w:tab/>
        <w:t>Заключительный этап. В конце данного этапа студенту должна быть дана характеристика с от руководителя практики и аттестационный лист. В характеристике должно содержаться общее заключение о работе студента, оцененной по пяти бальной системе, в аттестационном листе результат освоения профессиональных и общих компетенций. Студент обязан представить письменн</w:t>
      </w:r>
      <w:r w:rsidR="00EE2937" w:rsidRPr="007D3F47">
        <w:t>ый отчет о прохождении практики</w:t>
      </w:r>
      <w:r w:rsidR="008620B1" w:rsidRPr="007D3F47">
        <w:t>.</w:t>
      </w:r>
    </w:p>
    <w:p w14:paraId="03CDFDB8" w14:textId="77777777" w:rsidR="00EE2937" w:rsidRPr="007D3F47" w:rsidRDefault="00EE293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08B3937" w14:textId="77777777" w:rsidR="00EE2937" w:rsidRPr="007D3F47" w:rsidRDefault="00EE293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olor w:val="FF0000"/>
        </w:rPr>
      </w:pPr>
    </w:p>
    <w:p w14:paraId="481E9D64" w14:textId="77777777" w:rsidR="00EE2937" w:rsidRPr="007D3F47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7D3F47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5988D7D3" w14:textId="77777777" w:rsidR="000B1764" w:rsidRPr="007D3F47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1CC92F7" w14:textId="77777777" w:rsidR="00FF6AC7" w:rsidRPr="007D3F47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FF0000"/>
        </w:rPr>
      </w:pPr>
      <w:r w:rsidRPr="007D3F47">
        <w:rPr>
          <w:b/>
        </w:rPr>
        <w:t>2.</w:t>
      </w:r>
      <w:r w:rsidR="0010443F" w:rsidRPr="007D3F47">
        <w:rPr>
          <w:b/>
        </w:rPr>
        <w:t>3.</w:t>
      </w:r>
      <w:r w:rsidR="002F118B" w:rsidRPr="007D3F47">
        <w:rPr>
          <w:b/>
        </w:rPr>
        <w:t xml:space="preserve"> </w:t>
      </w:r>
      <w:r w:rsidR="0026619D" w:rsidRPr="007D3F47">
        <w:rPr>
          <w:b/>
        </w:rPr>
        <w:t>Т</w:t>
      </w:r>
      <w:r w:rsidRPr="007D3F47">
        <w:rPr>
          <w:b/>
        </w:rPr>
        <w:t xml:space="preserve">ематический план </w:t>
      </w:r>
      <w:r w:rsidR="00FF6AC7" w:rsidRPr="007D3F47">
        <w:t>______</w:t>
      </w:r>
      <w:r w:rsidR="00473122" w:rsidRPr="007D3F47">
        <w:rPr>
          <w:u w:val="single"/>
        </w:rPr>
        <w:t xml:space="preserve"> </w:t>
      </w:r>
      <w:r w:rsidR="00333F68" w:rsidRPr="007D3F47">
        <w:rPr>
          <w:u w:val="single"/>
        </w:rPr>
        <w:t>Производственн</w:t>
      </w:r>
      <w:r w:rsidR="00954D9D" w:rsidRPr="007D3F47">
        <w:rPr>
          <w:u w:val="single"/>
        </w:rPr>
        <w:t>ой</w:t>
      </w:r>
      <w:r w:rsidR="00333F68" w:rsidRPr="007D3F47">
        <w:rPr>
          <w:u w:val="single"/>
        </w:rPr>
        <w:t xml:space="preserve"> практик</w:t>
      </w:r>
      <w:r w:rsidR="00954D9D" w:rsidRPr="007D3F47">
        <w:rPr>
          <w:u w:val="single"/>
        </w:rPr>
        <w:t xml:space="preserve">и (преддипломной) </w:t>
      </w:r>
      <w:r w:rsidR="00333F68" w:rsidRPr="007D3F47">
        <w:t>_________________________</w:t>
      </w:r>
    </w:p>
    <w:p w14:paraId="502EFB5A" w14:textId="77777777" w:rsidR="00FF6AC7" w:rsidRPr="007D3F47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</w:rPr>
      </w:pPr>
      <w:r w:rsidRPr="007D3F47">
        <w:rPr>
          <w:bCs/>
          <w:i/>
          <w:color w:val="FF0000"/>
        </w:rPr>
        <w:tab/>
      </w:r>
      <w:r w:rsidRPr="007D3F47">
        <w:rPr>
          <w:bCs/>
          <w:i/>
          <w:color w:val="FF0000"/>
        </w:rPr>
        <w:tab/>
      </w:r>
      <w:r w:rsidRPr="007D3F47">
        <w:rPr>
          <w:bCs/>
          <w:i/>
          <w:color w:val="FF0000"/>
        </w:rPr>
        <w:tab/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355"/>
        <w:gridCol w:w="1134"/>
        <w:gridCol w:w="2552"/>
      </w:tblGrid>
      <w:tr w:rsidR="00035AF6" w:rsidRPr="007D3F47" w14:paraId="3A358483" w14:textId="0705E812" w:rsidTr="001E3D07">
        <w:trPr>
          <w:trHeight w:val="851"/>
        </w:trPr>
        <w:tc>
          <w:tcPr>
            <w:tcW w:w="1668" w:type="dxa"/>
            <w:shd w:val="clear" w:color="auto" w:fill="auto"/>
          </w:tcPr>
          <w:p w14:paraId="356D7BA5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55" w:type="dxa"/>
            <w:shd w:val="clear" w:color="auto" w:fill="auto"/>
          </w:tcPr>
          <w:p w14:paraId="442D3B8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D3F4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14:paraId="1650F0E0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Объем часов</w:t>
            </w:r>
          </w:p>
        </w:tc>
        <w:tc>
          <w:tcPr>
            <w:tcW w:w="2552" w:type="dxa"/>
          </w:tcPr>
          <w:p w14:paraId="08A49E5C" w14:textId="3BB40D90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35AF6" w:rsidRPr="007D3F47" w14:paraId="098C3EE0" w14:textId="2E5BDC28" w:rsidTr="001E3D07">
        <w:trPr>
          <w:trHeight w:val="445"/>
        </w:trPr>
        <w:tc>
          <w:tcPr>
            <w:tcW w:w="1668" w:type="dxa"/>
            <w:shd w:val="clear" w:color="auto" w:fill="auto"/>
          </w:tcPr>
          <w:p w14:paraId="322965D7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14:paraId="7934B12F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57E4E3C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3</w:t>
            </w:r>
          </w:p>
        </w:tc>
        <w:tc>
          <w:tcPr>
            <w:tcW w:w="2552" w:type="dxa"/>
          </w:tcPr>
          <w:p w14:paraId="1519AEDE" w14:textId="0579346B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4</w:t>
            </w:r>
          </w:p>
        </w:tc>
      </w:tr>
      <w:tr w:rsidR="00035AF6" w:rsidRPr="007D3F47" w14:paraId="5DC3E047" w14:textId="7CD75F42" w:rsidTr="001E3D07">
        <w:trPr>
          <w:trHeight w:val="20"/>
        </w:trPr>
        <w:tc>
          <w:tcPr>
            <w:tcW w:w="1668" w:type="dxa"/>
            <w:shd w:val="clear" w:color="auto" w:fill="FFFFFF"/>
          </w:tcPr>
          <w:p w14:paraId="1FF0DCC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7D3F47">
              <w:rPr>
                <w:b/>
                <w:bCs/>
              </w:rPr>
              <w:t>Вводное занятие</w:t>
            </w:r>
          </w:p>
        </w:tc>
        <w:tc>
          <w:tcPr>
            <w:tcW w:w="9355" w:type="dxa"/>
            <w:shd w:val="clear" w:color="auto" w:fill="auto"/>
          </w:tcPr>
          <w:p w14:paraId="26C9C800" w14:textId="7698A946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 xml:space="preserve">Цели и задачи практики; тематическое планирование практики; виды </w:t>
            </w:r>
          </w:p>
          <w:p w14:paraId="7651D398" w14:textId="72A10856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отчетной документации;</w:t>
            </w:r>
          </w:p>
          <w:p w14:paraId="3C2F553F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D3F47">
              <w:rPr>
                <w:bCs/>
              </w:rPr>
              <w:t>права и обязанности во время прохождения практики.</w:t>
            </w:r>
          </w:p>
        </w:tc>
        <w:tc>
          <w:tcPr>
            <w:tcW w:w="1134" w:type="dxa"/>
            <w:shd w:val="clear" w:color="auto" w:fill="FFFFFF"/>
          </w:tcPr>
          <w:p w14:paraId="7EE6226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rPr>
                <w:bCs/>
                <w:i/>
              </w:rPr>
              <w:t>4</w:t>
            </w:r>
          </w:p>
        </w:tc>
        <w:tc>
          <w:tcPr>
            <w:tcW w:w="2552" w:type="dxa"/>
          </w:tcPr>
          <w:p w14:paraId="15DC9DF4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6D6E665A" w14:textId="4BA44C24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D3F47">
              <w:t>ОК1.-ОК9.</w:t>
            </w:r>
          </w:p>
        </w:tc>
      </w:tr>
      <w:tr w:rsidR="00035AF6" w:rsidRPr="007D3F47" w14:paraId="480B4035" w14:textId="3F5982CE" w:rsidTr="001E3D07">
        <w:trPr>
          <w:trHeight w:val="20"/>
        </w:trPr>
        <w:tc>
          <w:tcPr>
            <w:tcW w:w="1668" w:type="dxa"/>
            <w:vMerge w:val="restart"/>
            <w:shd w:val="clear" w:color="auto" w:fill="FFFFFF"/>
          </w:tcPr>
          <w:p w14:paraId="3E7FE99F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3F47">
              <w:rPr>
                <w:b/>
                <w:bCs/>
              </w:rPr>
              <w:t>Практическая работа. Эскиз к картине.</w:t>
            </w:r>
          </w:p>
        </w:tc>
        <w:tc>
          <w:tcPr>
            <w:tcW w:w="9355" w:type="dxa"/>
            <w:shd w:val="clear" w:color="auto" w:fill="auto"/>
          </w:tcPr>
          <w:p w14:paraId="4C324CD5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Сбор и анализ произведений старых мастеров.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0BA599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rPr>
                <w:bCs/>
                <w:i/>
              </w:rPr>
              <w:t>90</w:t>
            </w:r>
          </w:p>
        </w:tc>
        <w:tc>
          <w:tcPr>
            <w:tcW w:w="2552" w:type="dxa"/>
          </w:tcPr>
          <w:p w14:paraId="7909EB40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67FBF944" w14:textId="0C92DEDA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D3F47">
              <w:t>ОК1.-ОК9.</w:t>
            </w:r>
          </w:p>
        </w:tc>
      </w:tr>
      <w:tr w:rsidR="00035AF6" w:rsidRPr="007D3F47" w14:paraId="1CA42D23" w14:textId="48969D23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72AB08F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2684ED03" w14:textId="799A08C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Выполнение эскизов работы по теме индивидуального задания.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548565E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797C1A8C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55173615" w14:textId="29136665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497A1A57" w14:textId="7682B2D2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61644ABD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5F94293F" w14:textId="75CBFB14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Выполнение рабочей модели с поиском новых пластических решений композиции.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51FF4800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684BFC24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0F131169" w14:textId="4614EDE9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798069E2" w14:textId="698FAB01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6C515C7C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0855FBEF" w14:textId="2D6C1658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Выполнение набросков.</w:t>
            </w:r>
          </w:p>
        </w:tc>
        <w:tc>
          <w:tcPr>
            <w:tcW w:w="1134" w:type="dxa"/>
            <w:vMerge/>
            <w:shd w:val="clear" w:color="auto" w:fill="FFFFFF"/>
          </w:tcPr>
          <w:p w14:paraId="65AEAF1A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2BF7CEA6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47A0389A" w14:textId="5CBF8953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4F02466B" w14:textId="68A853B8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4E6B0374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7A7058D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Работа с натуры.</w:t>
            </w:r>
          </w:p>
        </w:tc>
        <w:tc>
          <w:tcPr>
            <w:tcW w:w="1134" w:type="dxa"/>
            <w:vMerge/>
            <w:shd w:val="clear" w:color="auto" w:fill="FFFFFF"/>
          </w:tcPr>
          <w:p w14:paraId="430C6EC5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3B0418E2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1CA0A9A4" w14:textId="273B66E0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04F09ECF" w14:textId="5A98AC5A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2554625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314CA966" w14:textId="22D08053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Увеличение формата и выполнение пластического эскиза.</w:t>
            </w:r>
          </w:p>
        </w:tc>
        <w:tc>
          <w:tcPr>
            <w:tcW w:w="1134" w:type="dxa"/>
            <w:vMerge/>
            <w:shd w:val="clear" w:color="auto" w:fill="FFFFFF"/>
          </w:tcPr>
          <w:p w14:paraId="650B7E1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79E26DA5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2E18E63E" w14:textId="7E9546ED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5726B344" w14:textId="0C45A16F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1E092100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5F43C082" w14:textId="6915D86C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Выполнение рабочей модели</w:t>
            </w:r>
          </w:p>
        </w:tc>
        <w:tc>
          <w:tcPr>
            <w:tcW w:w="1134" w:type="dxa"/>
            <w:vMerge/>
            <w:shd w:val="clear" w:color="auto" w:fill="FFFFFF"/>
          </w:tcPr>
          <w:p w14:paraId="453D2E51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3FCEF932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664EC8AF" w14:textId="023AB9D3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66292878" w14:textId="7775C59A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1780534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6C65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D3F47">
              <w:rPr>
                <w:bCs/>
              </w:rPr>
              <w:t>Выполнение эскиза в увеличенном формате.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BF30C3B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21F79225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7C2A9197" w14:textId="31AE5BA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54995245" w14:textId="08203662" w:rsidTr="001E3D07">
        <w:trPr>
          <w:trHeight w:val="20"/>
        </w:trPr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02794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D3F47">
              <w:rPr>
                <w:b/>
                <w:bCs/>
              </w:rPr>
              <w:t>Отчет по практике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8CE2" w14:textId="061CA3D8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Сбор и анализ теоретического материала по возникновению и развитию жанра работы, предусмотренного индивидуальным заданием, по  техническим и технологическим особенностям создания произведения, по поиску пластических решений.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DBB5B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rPr>
                <w:bCs/>
                <w:i/>
              </w:rPr>
              <w:t>14</w:t>
            </w:r>
          </w:p>
        </w:tc>
        <w:tc>
          <w:tcPr>
            <w:tcW w:w="2552" w:type="dxa"/>
          </w:tcPr>
          <w:p w14:paraId="08FEE7B8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56D31010" w14:textId="360C2D59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D3F47">
              <w:t>ОК1.-ОК9.</w:t>
            </w:r>
          </w:p>
        </w:tc>
      </w:tr>
      <w:tr w:rsidR="00035AF6" w:rsidRPr="007D3F47" w14:paraId="10DF3747" w14:textId="7A1C1412" w:rsidTr="001E3D07">
        <w:trPr>
          <w:trHeight w:val="2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F61475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9BDB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D3F47">
              <w:rPr>
                <w:bCs/>
              </w:rPr>
              <w:t>Описание, анализ и обоснование последовательности ведения работы над созданием художественного произведения, выбора художественных средств 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6E1BF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7011EB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223AE3B6" w14:textId="556C463A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666CB15D" w14:textId="483E899E" w:rsidTr="001E3D07">
        <w:trPr>
          <w:trHeight w:val="20"/>
        </w:trPr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585EE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BCE1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3F47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0FD9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rPr>
                <w:bCs/>
                <w:i/>
              </w:rPr>
              <w:t>108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25DB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72DD2921" w14:textId="77777777" w:rsidR="002F118B" w:rsidRPr="007D3F4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7D3F47" w:rsidSect="007478FF">
          <w:footerReference w:type="even" r:id="rId10"/>
          <w:footerReference w:type="default" r:id="rId11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14:paraId="297FC9DB" w14:textId="77777777" w:rsidR="00D6529F" w:rsidRPr="007D3F47" w:rsidRDefault="00D116F9" w:rsidP="001E3D07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7D3F47">
        <w:rPr>
          <w:b/>
          <w:caps/>
        </w:rPr>
        <w:lastRenderedPageBreak/>
        <w:t>условия</w:t>
      </w:r>
      <w:r w:rsidR="00FF6AC7" w:rsidRPr="007D3F47">
        <w:rPr>
          <w:b/>
          <w:caps/>
        </w:rPr>
        <w:t xml:space="preserve"> реализации программы </w:t>
      </w:r>
      <w:r w:rsidR="008620B1" w:rsidRPr="007D3F47">
        <w:rPr>
          <w:b/>
          <w:caps/>
        </w:rPr>
        <w:t>ПРОИЗВОДСТВЕННОЙ</w:t>
      </w:r>
      <w:r w:rsidR="00954D9D" w:rsidRPr="007D3F47">
        <w:rPr>
          <w:b/>
          <w:caps/>
        </w:rPr>
        <w:t xml:space="preserve"> </w:t>
      </w:r>
      <w:r w:rsidR="008620B1" w:rsidRPr="007D3F47">
        <w:rPr>
          <w:b/>
          <w:caps/>
        </w:rPr>
        <w:t>практики</w:t>
      </w:r>
      <w:r w:rsidR="00954D9D" w:rsidRPr="007D3F47">
        <w:rPr>
          <w:b/>
          <w:caps/>
        </w:rPr>
        <w:t xml:space="preserve"> (ПРЕДДИПЛОМНОЙ)</w:t>
      </w:r>
    </w:p>
    <w:p w14:paraId="266F9B92" w14:textId="77777777" w:rsidR="00D6529F" w:rsidRPr="007D3F47" w:rsidRDefault="00D6529F" w:rsidP="001E3D07">
      <w:pPr>
        <w:ind w:firstLine="709"/>
        <w:jc w:val="both"/>
      </w:pPr>
      <w:r w:rsidRPr="007D3F47">
        <w:t>Организация практики   должна обеспечивать:</w:t>
      </w:r>
    </w:p>
    <w:p w14:paraId="27255758" w14:textId="77777777" w:rsidR="000024B0" w:rsidRPr="007D3F47" w:rsidRDefault="00D6529F" w:rsidP="001E3D07">
      <w:pPr>
        <w:ind w:firstLine="709"/>
        <w:jc w:val="both"/>
      </w:pPr>
      <w:r w:rsidRPr="007D3F47">
        <w:t xml:space="preserve">- </w:t>
      </w:r>
      <w:r w:rsidR="008620B1" w:rsidRPr="007D3F47">
        <w:t>выполнение требований</w:t>
      </w:r>
      <w:r w:rsidRPr="007D3F47">
        <w:t xml:space="preserve"> Федерального государственного образовательного </w:t>
      </w:r>
      <w:r w:rsidR="008620B1" w:rsidRPr="007D3F47">
        <w:t>стандарта среднего</w:t>
      </w:r>
      <w:r w:rsidRPr="007D3F47">
        <w:t xml:space="preserve"> профессионального образования по специальности</w:t>
      </w:r>
      <w:r w:rsidR="008620B1" w:rsidRPr="007D3F47">
        <w:t xml:space="preserve"> </w:t>
      </w:r>
    </w:p>
    <w:p w14:paraId="22AFEEAE" w14:textId="5E94A4A8" w:rsidR="00D6529F" w:rsidRPr="007D3F47" w:rsidRDefault="008620B1" w:rsidP="001E3D07">
      <w:pPr>
        <w:ind w:firstLine="709"/>
        <w:jc w:val="both"/>
      </w:pPr>
      <w:r w:rsidRPr="007D3F47">
        <w:t>54.02.</w:t>
      </w:r>
      <w:r w:rsidR="000024B0" w:rsidRPr="007D3F47">
        <w:t xml:space="preserve">07 Скульптура </w:t>
      </w:r>
      <w:r w:rsidR="00D6529F" w:rsidRPr="007D3F47">
        <w:t>(</w:t>
      </w:r>
      <w:r w:rsidRPr="007D3F47">
        <w:t>углубленная</w:t>
      </w:r>
      <w:r w:rsidR="00D6529F" w:rsidRPr="007D3F47">
        <w:t xml:space="preserve"> </w:t>
      </w:r>
      <w:r w:rsidRPr="007D3F47">
        <w:t>подготовка) к</w:t>
      </w:r>
      <w:r w:rsidR="00D6529F" w:rsidRPr="007D3F47">
        <w:t xml:space="preserve"> минимуму содержания и уровню подготовки студентов в соответствии с получаемой квалификацией;</w:t>
      </w:r>
    </w:p>
    <w:p w14:paraId="52645D5B" w14:textId="77777777" w:rsidR="00D6529F" w:rsidRPr="007D3F47" w:rsidRDefault="00D6529F" w:rsidP="001E3D07">
      <w:pPr>
        <w:ind w:firstLine="709"/>
        <w:jc w:val="both"/>
      </w:pPr>
      <w:r w:rsidRPr="007D3F47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14:paraId="6F5E4538" w14:textId="77777777" w:rsidR="00D6529F" w:rsidRPr="007D3F47" w:rsidRDefault="00D6529F" w:rsidP="001E3D07">
      <w:pPr>
        <w:ind w:firstLine="709"/>
        <w:jc w:val="both"/>
      </w:pPr>
      <w:r w:rsidRPr="007D3F47">
        <w:t xml:space="preserve">- возможность накопления и обработки информации и </w:t>
      </w:r>
      <w:r w:rsidR="008620B1" w:rsidRPr="007D3F47">
        <w:t>умений,</w:t>
      </w:r>
      <w:r w:rsidRPr="007D3F47">
        <w:t xml:space="preserve"> и навыков для выполнения выпускной квалификационной работы.</w:t>
      </w:r>
    </w:p>
    <w:p w14:paraId="0E927B65" w14:textId="77777777" w:rsidR="00D6529F" w:rsidRPr="007D3F47" w:rsidRDefault="00D6529F" w:rsidP="001E3D07">
      <w:pPr>
        <w:ind w:firstLine="709"/>
        <w:jc w:val="both"/>
      </w:pPr>
      <w:r w:rsidRPr="007D3F47">
        <w:t>Для проведения практики преддипломной руководителями практики от учебного заведения разрабатываются индивидуальные задания, в которых четко прописываются требования к сбору и качеству материала, его содержание и тематика.</w:t>
      </w:r>
    </w:p>
    <w:p w14:paraId="24948385" w14:textId="77777777" w:rsidR="00D6529F" w:rsidRPr="007D3F47" w:rsidRDefault="00D6529F" w:rsidP="001E3D07">
      <w:pPr>
        <w:ind w:firstLine="709"/>
        <w:jc w:val="both"/>
      </w:pPr>
      <w:r w:rsidRPr="007D3F47">
        <w:t xml:space="preserve">Организация практики может предусматривать участие </w:t>
      </w:r>
      <w:r w:rsidR="008620B1" w:rsidRPr="007D3F47">
        <w:t>обучающихся</w:t>
      </w:r>
      <w:r w:rsidRPr="007D3F47">
        <w:t xml:space="preserve"> в экспериментальной, аналитической, научно-исследовательской работе.</w:t>
      </w:r>
    </w:p>
    <w:p w14:paraId="70865723" w14:textId="7269095A" w:rsidR="00D6529F" w:rsidRPr="007D3F47" w:rsidRDefault="00D6529F" w:rsidP="001E3D07">
      <w:pPr>
        <w:ind w:firstLine="709"/>
        <w:jc w:val="both"/>
      </w:pPr>
      <w:r w:rsidRPr="007D3F47">
        <w:t xml:space="preserve">Общий объем времени на проведение преддипломной </w:t>
      </w:r>
      <w:r w:rsidR="008620B1" w:rsidRPr="007D3F47">
        <w:t>практики определяется</w:t>
      </w:r>
      <w:r w:rsidRPr="007D3F47">
        <w:t xml:space="preserve"> требованиями Федерального государственного образовательного </w:t>
      </w:r>
      <w:r w:rsidR="008620B1" w:rsidRPr="007D3F47">
        <w:t>стандарта среднего</w:t>
      </w:r>
      <w:r w:rsidRPr="007D3F47">
        <w:t xml:space="preserve"> профессионального образования по специальности </w:t>
      </w:r>
      <w:r w:rsidR="008620B1" w:rsidRPr="007D3F47">
        <w:t>54.02</w:t>
      </w:r>
      <w:r w:rsidR="000024B0" w:rsidRPr="007D3F47">
        <w:t xml:space="preserve">.07 Скульптура </w:t>
      </w:r>
      <w:r w:rsidRPr="007D3F47">
        <w:t>(</w:t>
      </w:r>
      <w:r w:rsidR="008620B1" w:rsidRPr="007D3F47">
        <w:t>углубленная подготовка) и составляет 3</w:t>
      </w:r>
      <w:r w:rsidRPr="007D3F47">
        <w:t xml:space="preserve"> недели (1</w:t>
      </w:r>
      <w:r w:rsidR="008620B1" w:rsidRPr="007D3F47">
        <w:t>08 часов</w:t>
      </w:r>
      <w:r w:rsidRPr="007D3F47">
        <w:t>).</w:t>
      </w:r>
    </w:p>
    <w:p w14:paraId="6CC9C10A" w14:textId="77777777" w:rsidR="00D6529F" w:rsidRPr="007D3F47" w:rsidRDefault="00D6529F" w:rsidP="001E3D07">
      <w:pPr>
        <w:ind w:firstLine="709"/>
        <w:jc w:val="both"/>
      </w:pPr>
    </w:p>
    <w:p w14:paraId="12FF890F" w14:textId="77777777" w:rsidR="00FF6AC7" w:rsidRPr="007D3F47" w:rsidRDefault="00917851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D3F47">
        <w:rPr>
          <w:b/>
          <w:bCs/>
        </w:rPr>
        <w:t xml:space="preserve">3.1. </w:t>
      </w:r>
      <w:r w:rsidR="00361C74" w:rsidRPr="007D3F47">
        <w:rPr>
          <w:b/>
          <w:bCs/>
        </w:rPr>
        <w:t xml:space="preserve">Требования к минимальному </w:t>
      </w:r>
      <w:r w:rsidR="002F118B" w:rsidRPr="007D3F47">
        <w:rPr>
          <w:b/>
          <w:bCs/>
        </w:rPr>
        <w:t>м</w:t>
      </w:r>
      <w:r w:rsidR="00FF6AC7" w:rsidRPr="007D3F47">
        <w:rPr>
          <w:b/>
          <w:bCs/>
        </w:rPr>
        <w:t>атериально-техническо</w:t>
      </w:r>
      <w:r w:rsidR="002F118B" w:rsidRPr="007D3F47">
        <w:rPr>
          <w:b/>
          <w:bCs/>
        </w:rPr>
        <w:t>му</w:t>
      </w:r>
      <w:r w:rsidR="00FF6AC7" w:rsidRPr="007D3F47">
        <w:rPr>
          <w:b/>
          <w:bCs/>
        </w:rPr>
        <w:t xml:space="preserve"> о</w:t>
      </w:r>
      <w:r w:rsidR="003E0FBC" w:rsidRPr="007D3F47">
        <w:rPr>
          <w:b/>
          <w:bCs/>
        </w:rPr>
        <w:t>беспечени</w:t>
      </w:r>
      <w:r w:rsidR="002F118B" w:rsidRPr="007D3F47">
        <w:rPr>
          <w:b/>
          <w:bCs/>
        </w:rPr>
        <w:t>ю</w:t>
      </w:r>
      <w:r w:rsidR="0010443F" w:rsidRPr="007D3F47">
        <w:rPr>
          <w:b/>
          <w:bCs/>
        </w:rPr>
        <w:t xml:space="preserve"> программы производственной</w:t>
      </w:r>
      <w:r w:rsidR="00954D9D" w:rsidRPr="007D3F47">
        <w:rPr>
          <w:b/>
          <w:bCs/>
        </w:rPr>
        <w:t xml:space="preserve"> </w:t>
      </w:r>
      <w:r w:rsidR="0010443F" w:rsidRPr="007D3F47">
        <w:rPr>
          <w:b/>
          <w:bCs/>
        </w:rPr>
        <w:t xml:space="preserve"> практики</w:t>
      </w:r>
      <w:r w:rsidR="00954D9D" w:rsidRPr="007D3F47">
        <w:rPr>
          <w:b/>
          <w:bCs/>
        </w:rPr>
        <w:t xml:space="preserve"> (преддипломной)</w:t>
      </w:r>
      <w:r w:rsidR="0010443F" w:rsidRPr="007D3F47">
        <w:rPr>
          <w:b/>
          <w:bCs/>
        </w:rPr>
        <w:t>.</w:t>
      </w:r>
    </w:p>
    <w:p w14:paraId="7822B43A" w14:textId="77777777" w:rsidR="00CF26D9" w:rsidRPr="00CF26D9" w:rsidRDefault="003E0FBC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D3F47">
        <w:rPr>
          <w:bCs/>
        </w:rPr>
        <w:t xml:space="preserve">Реализация программы </w:t>
      </w:r>
      <w:r w:rsidR="0010443F" w:rsidRPr="007D3F47">
        <w:rPr>
          <w:bCs/>
        </w:rPr>
        <w:t>производственной(преддипломной) практики</w:t>
      </w:r>
      <w:r w:rsidRPr="007D3F47">
        <w:rPr>
          <w:bCs/>
        </w:rPr>
        <w:t xml:space="preserve"> требует наличия </w:t>
      </w:r>
      <w:r w:rsidR="00CF26D9" w:rsidRPr="00CF26D9">
        <w:rPr>
          <w:bCs/>
        </w:rPr>
        <w:t>Кабинет  для занятий по междисциплинарному курсу «Композиция и мастерство скульптурной обработки материалов»</w:t>
      </w:r>
    </w:p>
    <w:p w14:paraId="6668FC65" w14:textId="77777777" w:rsidR="00CF26D9" w:rsidRPr="00CF26D9" w:rsidRDefault="00CF26D9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CF26D9">
        <w:rPr>
          <w:bCs/>
        </w:rPr>
        <w:t>Кабинет укомплектован специализированной мебелью, отвечающей всем установленным нормам и требованиям при выполнении скульптурных работ, станками для скульптуры в натуральную величину, станками для рельефа, станками для скульптуры вращающимися, вращающимся подиумом, ширмой для модели, металлическими стеллажами, железными шкафами для инструментов, емкостями с глиной.</w:t>
      </w:r>
    </w:p>
    <w:p w14:paraId="64A79B1C" w14:textId="77777777" w:rsidR="00CF26D9" w:rsidRPr="00CF26D9" w:rsidRDefault="00CF26D9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CF26D9">
        <w:rPr>
          <w:bCs/>
        </w:rPr>
        <w:t>Мастерская скульптуры</w:t>
      </w:r>
    </w:p>
    <w:p w14:paraId="2DB71766" w14:textId="0CF67B02" w:rsidR="00973FC5" w:rsidRPr="007D3F47" w:rsidRDefault="00CF26D9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  <w:r w:rsidRPr="00CF26D9">
        <w:rPr>
          <w:bCs/>
        </w:rPr>
        <w:t>Мастерская укомплектована специализированной мебелью, отвечающей всем установленным нормам и требованиям при выполнении скульптурных художественных работ, станками для скульптуры, вращающимся подиумом, ширмой для модели, настенным деревянным щитом для рельефов, металлическими стеллажами, железными шкафами для инструментов, емкостями с глиной.</w:t>
      </w:r>
    </w:p>
    <w:p w14:paraId="458AD8A8" w14:textId="77777777" w:rsidR="001E3D07" w:rsidRDefault="001E3D07" w:rsidP="001E3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4097533" w14:textId="77777777" w:rsidR="00013A54" w:rsidRPr="007D3F47" w:rsidRDefault="00013A54" w:rsidP="001E3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D3F47">
        <w:rPr>
          <w:b/>
        </w:rPr>
        <w:t>3.2. И</w:t>
      </w:r>
      <w:r w:rsidR="00404874" w:rsidRPr="007D3F47">
        <w:rPr>
          <w:b/>
        </w:rPr>
        <w:t xml:space="preserve">нформационное обеспечение </w:t>
      </w:r>
      <w:r w:rsidR="0010443F" w:rsidRPr="007D3F47">
        <w:rPr>
          <w:b/>
        </w:rPr>
        <w:t>производственной практики</w:t>
      </w:r>
      <w:r w:rsidR="00954D9D" w:rsidRPr="007D3F47">
        <w:rPr>
          <w:b/>
        </w:rPr>
        <w:t xml:space="preserve"> (преддипломной)</w:t>
      </w:r>
      <w:r w:rsidR="0010443F" w:rsidRPr="007D3F47">
        <w:rPr>
          <w:b/>
        </w:rPr>
        <w:t>.</w:t>
      </w:r>
    </w:p>
    <w:p w14:paraId="59E21ADD" w14:textId="77777777" w:rsidR="00FF6AC7" w:rsidRPr="007D3F47" w:rsidRDefault="00FF6AC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D3F4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22D7B5B" w14:textId="77777777" w:rsidR="00483341" w:rsidRPr="007D3F47" w:rsidRDefault="00FF6AC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D3F47">
        <w:rPr>
          <w:b/>
          <w:bCs/>
        </w:rPr>
        <w:t>Основные источники:</w:t>
      </w:r>
      <w:r w:rsidR="00483341" w:rsidRPr="007D3F47">
        <w:rPr>
          <w:b/>
          <w:bCs/>
        </w:rPr>
        <w:t xml:space="preserve">      </w:t>
      </w:r>
    </w:p>
    <w:p w14:paraId="3B6F19F1" w14:textId="77777777" w:rsidR="000024B0" w:rsidRPr="007D3F47" w:rsidRDefault="000024B0" w:rsidP="001E3D07">
      <w:pPr>
        <w:pStyle w:val="af5"/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outlineLvl w:val="0"/>
      </w:pPr>
      <w:r w:rsidRPr="007D3F47">
        <w:t>Г.В. Дудникова  Рельефные изображения в скульптуре. Учебное пособие - Гжель ГГУ, 2018г.</w:t>
      </w:r>
    </w:p>
    <w:p w14:paraId="17F161FC" w14:textId="4108D250" w:rsidR="000024B0" w:rsidRPr="007D3F47" w:rsidRDefault="000024B0" w:rsidP="001E3D07">
      <w:pPr>
        <w:pStyle w:val="af5"/>
        <w:numPr>
          <w:ilvl w:val="0"/>
          <w:numId w:val="28"/>
        </w:numPr>
        <w:ind w:left="0" w:firstLine="709"/>
        <w:jc w:val="both"/>
        <w:rPr>
          <w:i/>
        </w:rPr>
      </w:pPr>
      <w:r w:rsidRPr="007D3F47">
        <w:t xml:space="preserve">Аипова, М. К. Академическая скульптура и пластическое моделирование. Архитектоника : учебное пособие / М. К. Аипова, Л. А. Джикия. — Электрон. текстовые данные - Санкт-Петербург : Санкт-Петербургский государственный университет промышленных технологий и дизайна, 2019. — 80 c. — Режим доступа: </w:t>
      </w:r>
      <w:hyperlink r:id="rId12" w:history="1">
        <w:r w:rsidR="001E3D07" w:rsidRPr="00F23CA2">
          <w:rPr>
            <w:rStyle w:val="af3"/>
          </w:rPr>
          <w:t>http://www.iprbookshop.ru/102604.html</w:t>
        </w:r>
      </w:hyperlink>
      <w:r w:rsidR="001E3D07">
        <w:t xml:space="preserve"> </w:t>
      </w:r>
    </w:p>
    <w:p w14:paraId="2248C09D" w14:textId="33AE2CC3" w:rsidR="000024B0" w:rsidRPr="007D3F47" w:rsidRDefault="000024B0" w:rsidP="001E3D07">
      <w:pPr>
        <w:pStyle w:val="af5"/>
        <w:numPr>
          <w:ilvl w:val="0"/>
          <w:numId w:val="28"/>
        </w:numPr>
        <w:ind w:left="0" w:firstLine="709"/>
        <w:jc w:val="both"/>
        <w:rPr>
          <w:i/>
        </w:rPr>
      </w:pPr>
      <w:r w:rsidRPr="007D3F47">
        <w:lastRenderedPageBreak/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</w:t>
      </w:r>
      <w:hyperlink r:id="rId13" w:history="1">
        <w:r w:rsidR="001E3D07" w:rsidRPr="00F23CA2">
          <w:rPr>
            <w:rStyle w:val="af3"/>
          </w:rPr>
          <w:t>http://www.iprbookshop.ru/103337.html</w:t>
        </w:r>
      </w:hyperlink>
      <w:r w:rsidR="001E3D07">
        <w:t xml:space="preserve"> </w:t>
      </w:r>
    </w:p>
    <w:p w14:paraId="3A81D138" w14:textId="1A298815" w:rsidR="000024B0" w:rsidRPr="001E3D07" w:rsidRDefault="000024B0" w:rsidP="001E3D07">
      <w:pPr>
        <w:pStyle w:val="af5"/>
        <w:numPr>
          <w:ilvl w:val="0"/>
          <w:numId w:val="28"/>
        </w:numPr>
        <w:ind w:left="0" w:firstLine="709"/>
        <w:jc w:val="both"/>
        <w:rPr>
          <w:i/>
        </w:rPr>
      </w:pPr>
      <w:r w:rsidRPr="007D3F47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</w:t>
      </w:r>
      <w:hyperlink r:id="rId14" w:history="1">
        <w:r w:rsidR="001E3D07" w:rsidRPr="00F23CA2">
          <w:rPr>
            <w:rStyle w:val="af3"/>
          </w:rPr>
          <w:t>http://www.iprbookshop.ru/103337.html</w:t>
        </w:r>
      </w:hyperlink>
      <w:r w:rsidR="001E3D07">
        <w:t xml:space="preserve"> </w:t>
      </w:r>
      <w:r w:rsidRPr="007D3F47">
        <w:t xml:space="preserve"> </w:t>
      </w:r>
    </w:p>
    <w:p w14:paraId="76CCDD1F" w14:textId="77777777" w:rsidR="001E3D07" w:rsidRPr="007D3F47" w:rsidRDefault="001E3D07" w:rsidP="001E3D07">
      <w:pPr>
        <w:pStyle w:val="af5"/>
        <w:ind w:left="709"/>
        <w:jc w:val="both"/>
        <w:rPr>
          <w:i/>
        </w:rPr>
      </w:pPr>
    </w:p>
    <w:p w14:paraId="391B45FF" w14:textId="69602404" w:rsidR="007D3F47" w:rsidRPr="001E3D07" w:rsidRDefault="001E3D07" w:rsidP="001E3D0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3D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литература</w:t>
      </w:r>
    </w:p>
    <w:p w14:paraId="6659091F" w14:textId="7D9F59D6" w:rsidR="007D3F47" w:rsidRPr="001E3D07" w:rsidRDefault="007D3F47" w:rsidP="001E3D07">
      <w:pPr>
        <w:pStyle w:val="2"/>
        <w:numPr>
          <w:ilvl w:val="0"/>
          <w:numId w:val="31"/>
        </w:numPr>
        <w:ind w:left="0" w:firstLine="709"/>
        <w:jc w:val="both"/>
        <w:rPr>
          <w:color w:val="000000"/>
        </w:rPr>
      </w:pPr>
      <w:r w:rsidRPr="00850F4F">
        <w:t xml:space="preserve"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</w:t>
      </w:r>
      <w:hyperlink r:id="rId15" w:history="1">
        <w:r w:rsidRPr="00850F4F">
          <w:rPr>
            <w:rStyle w:val="af3"/>
          </w:rPr>
          <w:t>http://www.iprbookshop.ru/98736.html</w:t>
        </w:r>
      </w:hyperlink>
      <w:r w:rsidRPr="00850F4F">
        <w:t xml:space="preserve"> . - ЭБС «IPRbooks»</w:t>
      </w:r>
    </w:p>
    <w:p w14:paraId="2852A1AB" w14:textId="77777777" w:rsidR="001E3D07" w:rsidRPr="00850F4F" w:rsidRDefault="001E3D07" w:rsidP="001E3D07">
      <w:pPr>
        <w:pStyle w:val="2"/>
        <w:ind w:left="709" w:firstLine="0"/>
        <w:jc w:val="both"/>
        <w:rPr>
          <w:color w:val="000000"/>
        </w:rPr>
      </w:pPr>
    </w:p>
    <w:p w14:paraId="459C51B1" w14:textId="6A4CCD30" w:rsidR="0010443F" w:rsidRPr="007D3F47" w:rsidRDefault="0010443F" w:rsidP="001E3D07">
      <w:pPr>
        <w:ind w:firstLine="709"/>
        <w:jc w:val="both"/>
        <w:rPr>
          <w:color w:val="000000"/>
        </w:rPr>
      </w:pPr>
      <w:r w:rsidRPr="007D3F47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14:paraId="18F6D11D" w14:textId="77777777" w:rsidR="0010443F" w:rsidRPr="007D3F47" w:rsidRDefault="0010443F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D3F47">
        <w:rPr>
          <w:bCs/>
        </w:rPr>
        <w:t>«Собрание шедевров», «Русское искусство», «Русская галерея», «Искусство», «Художественная школа», «Художественный Совет», «Юный художник», «Искусство. 1 сентября», «Наше наследие», «Родина».</w:t>
      </w:r>
    </w:p>
    <w:p w14:paraId="4FC108E5" w14:textId="77777777" w:rsidR="00766BCF" w:rsidRPr="007D3F47" w:rsidRDefault="00766BCF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6BBF80D" w14:textId="0510EC66" w:rsidR="00766BCF" w:rsidRPr="007D3F47" w:rsidRDefault="00766BCF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D3F47">
        <w:rPr>
          <w:bCs/>
        </w:rPr>
        <w:t>Интернет-ресурсы</w:t>
      </w:r>
    </w:p>
    <w:p w14:paraId="4427DBA5" w14:textId="77777777" w:rsidR="00483341" w:rsidRPr="007D3F47" w:rsidRDefault="00000000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6" w:history="1">
        <w:r w:rsidR="00766BCF" w:rsidRPr="007D3F47">
          <w:rPr>
            <w:rStyle w:val="af3"/>
            <w:bCs/>
            <w:color w:val="auto"/>
          </w:rPr>
          <w:t>http://arzamas.academy</w:t>
        </w:r>
      </w:hyperlink>
    </w:p>
    <w:p w14:paraId="48222960" w14:textId="77777777" w:rsidR="00766BCF" w:rsidRPr="007D3F47" w:rsidRDefault="00000000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1165D9" w:rsidRPr="007D3F47">
          <w:rPr>
            <w:rStyle w:val="af3"/>
            <w:bCs/>
            <w:color w:val="auto"/>
          </w:rPr>
          <w:t>www.mfa.org</w:t>
        </w:r>
      </w:hyperlink>
    </w:p>
    <w:p w14:paraId="619A18F2" w14:textId="77777777" w:rsidR="00766BCF" w:rsidRPr="007D3F47" w:rsidRDefault="00000000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766BCF" w:rsidRPr="007D3F47">
          <w:rPr>
            <w:rStyle w:val="af3"/>
            <w:bCs/>
            <w:color w:val="auto"/>
          </w:rPr>
          <w:t>http://www.tretyakovgallery.ru</w:t>
        </w:r>
      </w:hyperlink>
    </w:p>
    <w:p w14:paraId="6FBBEA48" w14:textId="77777777" w:rsidR="001165D9" w:rsidRPr="007D3F47" w:rsidRDefault="00000000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7D3F47">
          <w:rPr>
            <w:rStyle w:val="af3"/>
            <w:bCs/>
            <w:color w:val="auto"/>
          </w:rPr>
          <w:t>http://www.nearyou.ru</w:t>
        </w:r>
      </w:hyperlink>
    </w:p>
    <w:p w14:paraId="1717BB5A" w14:textId="77777777" w:rsidR="00483341" w:rsidRPr="007D3F47" w:rsidRDefault="00000000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1165D9" w:rsidRPr="007D3F47">
          <w:rPr>
            <w:rStyle w:val="af3"/>
            <w:bCs/>
            <w:color w:val="auto"/>
          </w:rPr>
          <w:t>http://hudozhnikam.ru/zhivopis_figuri.html</w:t>
        </w:r>
      </w:hyperlink>
    </w:p>
    <w:p w14:paraId="098DDC80" w14:textId="77777777" w:rsidR="001E3D07" w:rsidRDefault="00000000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anchor="54" w:history="1">
        <w:r w:rsidR="001165D9" w:rsidRPr="007D3F47">
          <w:rPr>
            <w:rStyle w:val="af3"/>
            <w:bCs/>
            <w:color w:val="auto"/>
          </w:rPr>
          <w:t>http://www.leningradschool.com/port_r.html#54</w:t>
        </w:r>
      </w:hyperlink>
    </w:p>
    <w:p w14:paraId="059807EE" w14:textId="2250C489" w:rsidR="00FF6AC7" w:rsidRPr="001E3D07" w:rsidRDefault="00000000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2" w:history="1">
        <w:r w:rsidR="001165D9" w:rsidRPr="001E3D07">
          <w:rPr>
            <w:rStyle w:val="af3"/>
            <w:bCs/>
            <w:color w:val="auto"/>
          </w:rPr>
          <w:t>http://paintingart.ru/articles.html</w:t>
        </w:r>
      </w:hyperlink>
    </w:p>
    <w:p w14:paraId="3474FB5F" w14:textId="77777777" w:rsidR="00AE496B" w:rsidRDefault="00AE496B" w:rsidP="001E3D07">
      <w:pPr>
        <w:ind w:firstLine="709"/>
        <w:jc w:val="both"/>
        <w:rPr>
          <w:bCs/>
          <w:color w:val="FF0000"/>
        </w:rPr>
      </w:pPr>
    </w:p>
    <w:p w14:paraId="4299D3A9" w14:textId="77777777" w:rsidR="001E3D07" w:rsidRDefault="001E3D07" w:rsidP="001E3D07">
      <w:pPr>
        <w:ind w:firstLine="709"/>
        <w:jc w:val="both"/>
        <w:rPr>
          <w:bCs/>
          <w:color w:val="FF0000"/>
        </w:rPr>
      </w:pPr>
    </w:p>
    <w:p w14:paraId="2259D210" w14:textId="77777777" w:rsidR="001E3D07" w:rsidRDefault="001E3D07" w:rsidP="001E3D07">
      <w:pPr>
        <w:ind w:firstLine="709"/>
        <w:jc w:val="both"/>
        <w:rPr>
          <w:bCs/>
          <w:color w:val="FF0000"/>
        </w:rPr>
      </w:pPr>
    </w:p>
    <w:p w14:paraId="0D8C2AE5" w14:textId="77777777" w:rsidR="001E3D07" w:rsidRPr="007D3F47" w:rsidRDefault="001E3D07" w:rsidP="001E3D07">
      <w:pPr>
        <w:ind w:firstLine="709"/>
        <w:jc w:val="both"/>
        <w:rPr>
          <w:bCs/>
          <w:color w:val="FF0000"/>
        </w:rPr>
      </w:pPr>
    </w:p>
    <w:p w14:paraId="06DC310D" w14:textId="77777777" w:rsidR="005D342B" w:rsidRPr="007D3F47" w:rsidRDefault="005D342B" w:rsidP="001E3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D3F47">
        <w:rPr>
          <w:b/>
          <w:caps/>
        </w:rPr>
        <w:t xml:space="preserve">4. </w:t>
      </w:r>
      <w:r w:rsidR="00FF6AC7" w:rsidRPr="007D3F47">
        <w:rPr>
          <w:b/>
          <w:caps/>
        </w:rPr>
        <w:t xml:space="preserve">Контроль и оценка результатов </w:t>
      </w:r>
      <w:r w:rsidR="0010443F" w:rsidRPr="007D3F47">
        <w:rPr>
          <w:b/>
          <w:caps/>
        </w:rPr>
        <w:t>ПРОИЗВОДСТВЕННОЙ ПРАКТИКИ</w:t>
      </w:r>
      <w:r w:rsidR="00954D9D" w:rsidRPr="007D3F47">
        <w:rPr>
          <w:b/>
          <w:caps/>
        </w:rPr>
        <w:t xml:space="preserve"> (ПРЕДДИПЛОМНОЙ</w:t>
      </w:r>
      <w:r w:rsidR="0010443F" w:rsidRPr="007D3F47">
        <w:rPr>
          <w:b/>
          <w:caps/>
        </w:rPr>
        <w:t>).</w:t>
      </w:r>
    </w:p>
    <w:p w14:paraId="4852626A" w14:textId="77777777" w:rsidR="007E2172" w:rsidRPr="007D3F47" w:rsidRDefault="007E2172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 w14:paraId="1B965A2C" w14:textId="77777777" w:rsidR="00FF6AC7" w:rsidRPr="007D3F47" w:rsidRDefault="007E2172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 w14:paraId="720DFF68" w14:textId="77777777" w:rsidR="0010443F" w:rsidRPr="007D3F47" w:rsidRDefault="0010443F" w:rsidP="007E2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9"/>
        <w:gridCol w:w="3543"/>
        <w:gridCol w:w="2410"/>
      </w:tblGrid>
      <w:tr w:rsidR="000024B0" w:rsidRPr="007D3F47" w14:paraId="04D095A2" w14:textId="11147D36" w:rsidTr="001E3D07">
        <w:trPr>
          <w:trHeight w:val="649"/>
        </w:trPr>
        <w:tc>
          <w:tcPr>
            <w:tcW w:w="4049" w:type="dxa"/>
          </w:tcPr>
          <w:p w14:paraId="53216DAE" w14:textId="2411205A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543" w:type="dxa"/>
          </w:tcPr>
          <w:p w14:paraId="4479842D" w14:textId="4012E6F3" w:rsidR="000024B0" w:rsidRPr="007D3F47" w:rsidRDefault="000024B0" w:rsidP="000024B0">
            <w:r w:rsidRPr="007D3F47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9D7" w14:textId="320970BA" w:rsidR="000024B0" w:rsidRPr="007D3F47" w:rsidRDefault="000024B0" w:rsidP="000024B0">
            <w:r w:rsidRPr="007D3F47">
              <w:rPr>
                <w:b/>
                <w:bCs/>
                <w:i/>
              </w:rPr>
              <w:t>Формы и методы оценки</w:t>
            </w:r>
          </w:p>
        </w:tc>
      </w:tr>
      <w:tr w:rsidR="000024B0" w:rsidRPr="007D3F47" w14:paraId="58281261" w14:textId="553BE196" w:rsidTr="001E3D07">
        <w:trPr>
          <w:trHeight w:val="1090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2CC8" w14:textId="4D4E9E94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216" w14:textId="77777777" w:rsidR="000024B0" w:rsidRPr="007D3F47" w:rsidRDefault="000024B0" w:rsidP="000024B0">
            <w:r w:rsidRPr="007D3F47">
              <w:t>Добросовестное и своевременное выполнение практических работ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65FE5" w14:textId="77777777" w:rsidR="000024B0" w:rsidRPr="007D3F47" w:rsidRDefault="000024B0" w:rsidP="000024B0">
            <w:pPr>
              <w:tabs>
                <w:tab w:val="left" w:pos="1248"/>
              </w:tabs>
            </w:pPr>
            <w:r w:rsidRPr="007D3F47">
              <w:t>Просмотры учебных работ, выполненных студентами в течение семестра:</w:t>
            </w:r>
          </w:p>
          <w:p w14:paraId="0A05EA89" w14:textId="5409A33D" w:rsidR="000024B0" w:rsidRPr="007D3F47" w:rsidRDefault="000024B0" w:rsidP="000024B0">
            <w:r w:rsidRPr="007D3F47">
              <w:rPr>
                <w:bCs/>
                <w:i/>
              </w:rPr>
              <w:t>Экзаменационные просмотры учебных работ</w:t>
            </w:r>
          </w:p>
        </w:tc>
      </w:tr>
      <w:tr w:rsidR="000024B0" w:rsidRPr="007D3F47" w14:paraId="75E48923" w14:textId="37900425" w:rsidTr="001E3D07">
        <w:trPr>
          <w:trHeight w:val="222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EBA8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4C65" w14:textId="77777777" w:rsidR="000024B0" w:rsidRPr="007D3F47" w:rsidRDefault="000024B0" w:rsidP="000024B0">
            <w:r w:rsidRPr="007D3F47">
              <w:t xml:space="preserve">Выбор и применение методов и способов </w:t>
            </w:r>
          </w:p>
          <w:p w14:paraId="540599A7" w14:textId="77777777" w:rsidR="000024B0" w:rsidRPr="007D3F47" w:rsidRDefault="000024B0" w:rsidP="000024B0">
            <w:r w:rsidRPr="007D3F47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34C85" w14:textId="77777777" w:rsidR="000024B0" w:rsidRPr="007D3F47" w:rsidRDefault="000024B0" w:rsidP="000024B0"/>
        </w:tc>
      </w:tr>
      <w:tr w:rsidR="000024B0" w:rsidRPr="007D3F47" w14:paraId="34FBF682" w14:textId="18308ED6" w:rsidTr="001E3D07">
        <w:trPr>
          <w:trHeight w:val="1103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C04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294D" w14:textId="77777777" w:rsidR="000024B0" w:rsidRPr="007D3F47" w:rsidRDefault="000024B0" w:rsidP="000024B0">
            <w:r w:rsidRPr="007D3F47">
              <w:t>Выбор и применение методов и способов</w:t>
            </w:r>
          </w:p>
          <w:p w14:paraId="71B12C43" w14:textId="77777777" w:rsidR="000024B0" w:rsidRPr="007D3F47" w:rsidRDefault="000024B0" w:rsidP="000024B0">
            <w:r w:rsidRPr="007D3F47">
              <w:t>решения художественных профессиональных задач.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ED680" w14:textId="77777777" w:rsidR="000024B0" w:rsidRPr="007D3F47" w:rsidRDefault="000024B0" w:rsidP="000024B0"/>
        </w:tc>
      </w:tr>
      <w:tr w:rsidR="000024B0" w:rsidRPr="007D3F47" w14:paraId="594252D0" w14:textId="68080AF6" w:rsidTr="001E3D07">
        <w:trPr>
          <w:trHeight w:val="1662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AFEB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A47" w14:textId="77777777" w:rsidR="000024B0" w:rsidRPr="007D3F47" w:rsidRDefault="000024B0" w:rsidP="000024B0">
            <w:r w:rsidRPr="007D3F47">
              <w:t>Использование различных источников, включая электронные при выполнении самостоятельной работы и практических работ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6A5DF" w14:textId="77777777" w:rsidR="000024B0" w:rsidRPr="007D3F47" w:rsidRDefault="000024B0" w:rsidP="000024B0"/>
        </w:tc>
      </w:tr>
      <w:tr w:rsidR="000024B0" w:rsidRPr="007D3F47" w14:paraId="2D053DAD" w14:textId="76585A5D" w:rsidTr="001E3D07">
        <w:trPr>
          <w:trHeight w:val="1103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DA6A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114" w14:textId="77777777" w:rsidR="000024B0" w:rsidRPr="007D3F47" w:rsidRDefault="000024B0" w:rsidP="000024B0">
            <w:r w:rsidRPr="007D3F47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81DD" w14:textId="77777777" w:rsidR="000024B0" w:rsidRPr="007D3F47" w:rsidRDefault="000024B0" w:rsidP="000024B0"/>
        </w:tc>
      </w:tr>
      <w:tr w:rsidR="000024B0" w:rsidRPr="007D3F47" w14:paraId="72E9069B" w14:textId="3E71823A" w:rsidTr="001E3D07">
        <w:trPr>
          <w:trHeight w:val="1118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E6B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E07" w14:textId="77777777" w:rsidR="000024B0" w:rsidRPr="007D3F47" w:rsidRDefault="000024B0" w:rsidP="000024B0">
            <w:r w:rsidRPr="007D3F47">
              <w:t>Взаимодействие со студентами и преподавателями в ходе теоретического и практического обучения 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DF6F0" w14:textId="77777777" w:rsidR="000024B0" w:rsidRPr="007D3F47" w:rsidRDefault="000024B0" w:rsidP="000024B0"/>
        </w:tc>
      </w:tr>
      <w:tr w:rsidR="000024B0" w:rsidRPr="007D3F47" w14:paraId="6ACB5A51" w14:textId="7747486D" w:rsidTr="001E3D07">
        <w:trPr>
          <w:trHeight w:val="164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5015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2580" w14:textId="77777777" w:rsidR="000024B0" w:rsidRPr="007D3F47" w:rsidRDefault="000024B0" w:rsidP="000024B0">
            <w:r w:rsidRPr="007D3F47">
              <w:t>Успешность применения коммуникационных способностей на практике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D2C7C" w14:textId="77777777" w:rsidR="000024B0" w:rsidRPr="007D3F47" w:rsidRDefault="000024B0" w:rsidP="000024B0"/>
        </w:tc>
      </w:tr>
      <w:tr w:rsidR="000024B0" w:rsidRPr="007D3F47" w14:paraId="243DDE5B" w14:textId="4B5238AB" w:rsidTr="001E3D07">
        <w:trPr>
          <w:trHeight w:val="1949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5D2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CE73" w14:textId="77777777" w:rsidR="000024B0" w:rsidRPr="007D3F47" w:rsidRDefault="000024B0" w:rsidP="000024B0">
            <w:r w:rsidRPr="007D3F47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0B4A7" w14:textId="77777777" w:rsidR="000024B0" w:rsidRPr="007D3F47" w:rsidRDefault="000024B0" w:rsidP="000024B0"/>
        </w:tc>
      </w:tr>
      <w:tr w:rsidR="000024B0" w:rsidRPr="007D3F47" w14:paraId="3EECD1CC" w14:textId="4F4F21C9" w:rsidTr="001E3D07">
        <w:trPr>
          <w:trHeight w:val="1375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14F5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FB48" w14:textId="77777777" w:rsidR="000024B0" w:rsidRPr="007D3F47" w:rsidRDefault="000024B0" w:rsidP="000024B0">
            <w:r w:rsidRPr="007D3F47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E635E" w14:textId="77777777" w:rsidR="000024B0" w:rsidRPr="007D3F47" w:rsidRDefault="000024B0" w:rsidP="000024B0"/>
        </w:tc>
      </w:tr>
      <w:tr w:rsidR="000024B0" w:rsidRPr="007D3F47" w14:paraId="3D0C8F56" w14:textId="2B231E91" w:rsidTr="001E3D07">
        <w:trPr>
          <w:trHeight w:val="1390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5461" w14:textId="1A8E8CF2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lastRenderedPageBreak/>
              <w:t>ПК 1.1</w:t>
            </w:r>
            <w:r w:rsidRPr="007D3F47">
              <w:t xml:space="preserve"> </w:t>
            </w:r>
            <w:r w:rsidRPr="007D3F47">
              <w:rPr>
                <w:bCs/>
              </w:rPr>
              <w:t>Изображать человека и окружающую предметно-пространственную среду средствами академического рисунка искульптуры.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BD7" w14:textId="77777777" w:rsidR="000024B0" w:rsidRPr="007D3F47" w:rsidRDefault="000024B0" w:rsidP="000024B0">
            <w:r w:rsidRPr="007D3F47">
              <w:t>Грамотное построение и живописное решение фигуры человека в практических работах.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DEA1E" w14:textId="77777777" w:rsidR="000024B0" w:rsidRPr="007D3F47" w:rsidRDefault="000024B0" w:rsidP="000024B0"/>
        </w:tc>
      </w:tr>
      <w:tr w:rsidR="000024B0" w:rsidRPr="007D3F47" w14:paraId="5D91D0AD" w14:textId="465E0BC1" w:rsidTr="001E3D07">
        <w:trPr>
          <w:trHeight w:val="1103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B3FB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6094" w14:textId="77777777" w:rsidR="000024B0" w:rsidRPr="007D3F47" w:rsidRDefault="000024B0" w:rsidP="000024B0">
            <w:r w:rsidRPr="007D3F47">
              <w:t>Грамотное композиционное решение живописного эскиза многофигурной композиции.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C115D" w14:textId="77777777" w:rsidR="000024B0" w:rsidRPr="007D3F47" w:rsidRDefault="000024B0" w:rsidP="000024B0"/>
        </w:tc>
      </w:tr>
      <w:tr w:rsidR="000024B0" w:rsidRPr="007D3F47" w14:paraId="5E80FB94" w14:textId="10214FD9" w:rsidTr="001E3D07">
        <w:trPr>
          <w:trHeight w:val="1103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5E8E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4209" w14:textId="77777777" w:rsidR="000024B0" w:rsidRPr="007D3F47" w:rsidRDefault="000024B0" w:rsidP="000024B0">
            <w:r w:rsidRPr="007D3F47">
              <w:t>Посещение музеев, выставок, применение информационных технологий.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60EC8" w14:textId="77777777" w:rsidR="000024B0" w:rsidRPr="007D3F47" w:rsidRDefault="000024B0" w:rsidP="000024B0"/>
        </w:tc>
      </w:tr>
      <w:tr w:rsidR="000024B0" w:rsidRPr="007D3F47" w14:paraId="13F9E71F" w14:textId="66DC5E81" w:rsidTr="001E3D07">
        <w:trPr>
          <w:trHeight w:val="559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5255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1.4. Последовательно вести работу над композицией.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3A21" w14:textId="77777777" w:rsidR="000024B0" w:rsidRPr="007D3F47" w:rsidRDefault="000024B0" w:rsidP="000024B0">
            <w:r w:rsidRPr="007D3F47">
              <w:t>Алгоритм создания художественного произведения.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772CF" w14:textId="77777777" w:rsidR="000024B0" w:rsidRPr="007D3F47" w:rsidRDefault="000024B0" w:rsidP="000024B0"/>
        </w:tc>
      </w:tr>
      <w:tr w:rsidR="000024B0" w:rsidRPr="007D3F47" w14:paraId="4E0F09F5" w14:textId="53578C37" w:rsidTr="001E3D07">
        <w:trPr>
          <w:trHeight w:val="1934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4FA6" w14:textId="5429B554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1.5. Владеть различными приемами выполнения скульптурных работ.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6C6" w14:textId="77777777" w:rsidR="000024B0" w:rsidRPr="007D3F47" w:rsidRDefault="000024B0" w:rsidP="000024B0">
            <w:r w:rsidRPr="007D3F47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251A7" w14:textId="77777777" w:rsidR="000024B0" w:rsidRPr="007D3F47" w:rsidRDefault="000024B0" w:rsidP="000024B0"/>
        </w:tc>
      </w:tr>
      <w:tr w:rsidR="000024B0" w:rsidRPr="007D3F47" w14:paraId="73F3554D" w14:textId="1CF06794" w:rsidTr="001E3D07">
        <w:trPr>
          <w:trHeight w:val="77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E667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D48F" w14:textId="77777777" w:rsidR="000024B0" w:rsidRPr="007D3F47" w:rsidRDefault="000024B0" w:rsidP="000024B0">
            <w:r w:rsidRPr="007D3F47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B99" w14:textId="77777777" w:rsidR="000024B0" w:rsidRPr="007D3F47" w:rsidRDefault="000024B0" w:rsidP="000024B0"/>
        </w:tc>
      </w:tr>
    </w:tbl>
    <w:p w14:paraId="591C65C7" w14:textId="77777777" w:rsidR="00973FC5" w:rsidRPr="007D3F47" w:rsidRDefault="0026619D" w:rsidP="00973FC5">
      <w:pPr>
        <w:widowControl w:val="0"/>
        <w:suppressAutoHyphens/>
        <w:jc w:val="both"/>
        <w:rPr>
          <w:i/>
        </w:rPr>
      </w:pPr>
      <w:r w:rsidRPr="007D3F47">
        <w:rPr>
          <w:i/>
        </w:rPr>
        <w:t xml:space="preserve"> </w:t>
      </w:r>
    </w:p>
    <w:p w14:paraId="009E1897" w14:textId="77777777" w:rsidR="005F5587" w:rsidRPr="007D3F47" w:rsidRDefault="005F5587" w:rsidP="00035AF6"/>
    <w:p w14:paraId="5017B45C" w14:textId="77777777" w:rsidR="00035AF6" w:rsidRDefault="00035AF6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6E6F7DF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5C007A5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2F2126A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BB965AB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27E2006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B9F43EB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7FD81FD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37084CE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EA387A9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2983A68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350583B8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F9AFED0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82E4AA6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2F2C162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5F1A8D7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2E70A95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48DE519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29ACA4B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74F93C2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2E4649F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55651FB" w14:textId="77777777" w:rsidR="001E3D07" w:rsidRDefault="001E3D07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B93EC43" w14:textId="77777777" w:rsidR="001E3D07" w:rsidRPr="007D3F47" w:rsidRDefault="001E3D07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386F1353" w14:textId="77777777" w:rsidR="00035AF6" w:rsidRPr="007D3F47" w:rsidRDefault="00035AF6" w:rsidP="00035AF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7D3F47">
        <w:rPr>
          <w:b/>
        </w:rPr>
        <w:t>Лист регистраций изменений,</w:t>
      </w:r>
    </w:p>
    <w:p w14:paraId="18453231" w14:textId="77777777" w:rsidR="00035AF6" w:rsidRPr="007D3F47" w:rsidRDefault="00035AF6" w:rsidP="00035AF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7D3F47">
        <w:rPr>
          <w:b/>
        </w:rPr>
        <w:t>вносимых в рабочую программу учебной дисциплины Скульптура</w:t>
      </w:r>
    </w:p>
    <w:p w14:paraId="31A34FE1" w14:textId="77777777" w:rsidR="00035AF6" w:rsidRPr="007D3F47" w:rsidRDefault="00035AF6" w:rsidP="00035AF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035AF6" w:rsidRPr="007D3F47" w14:paraId="4FA53385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288D" w14:textId="77777777" w:rsidR="00035AF6" w:rsidRPr="007D3F47" w:rsidRDefault="00035AF6" w:rsidP="00635979">
            <w:pPr>
              <w:suppressAutoHyphens/>
              <w:jc w:val="center"/>
              <w:rPr>
                <w:b/>
              </w:rPr>
            </w:pPr>
            <w:r w:rsidRPr="007D3F47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3CE" w14:textId="77777777" w:rsidR="00035AF6" w:rsidRPr="007D3F47" w:rsidRDefault="00035AF6" w:rsidP="00635979">
            <w:pPr>
              <w:suppressAutoHyphens/>
              <w:jc w:val="center"/>
              <w:rPr>
                <w:b/>
              </w:rPr>
            </w:pPr>
            <w:r w:rsidRPr="007D3F47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F5F9" w14:textId="77777777" w:rsidR="00035AF6" w:rsidRPr="007D3F47" w:rsidRDefault="00035AF6" w:rsidP="00635979">
            <w:pPr>
              <w:suppressAutoHyphens/>
              <w:jc w:val="center"/>
              <w:rPr>
                <w:b/>
              </w:rPr>
            </w:pPr>
            <w:r w:rsidRPr="007D3F47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06A7" w14:textId="77777777" w:rsidR="00035AF6" w:rsidRPr="007D3F47" w:rsidRDefault="00035AF6" w:rsidP="00635979">
            <w:pPr>
              <w:suppressAutoHyphens/>
              <w:jc w:val="center"/>
              <w:rPr>
                <w:b/>
              </w:rPr>
            </w:pPr>
            <w:r w:rsidRPr="007D3F47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035AF6" w:rsidRPr="007D3F47" w14:paraId="6A23CE81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31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0C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423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5D52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76839B8E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222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C3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B14E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F2AC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52021453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61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1E4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5D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205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034DC74C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9DE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F88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01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C8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141CE200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95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66C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FF0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269C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7D34B471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DBC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56E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5E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AF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71BB6F21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D84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849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2E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8FC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1A98642B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4604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D934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59E2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239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36F2CA6E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8E1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618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E7E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D9D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1FF0EE0A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67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30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043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3EB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4173C830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BD56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5EE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E5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FFE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032CEF74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4A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5AE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11F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1C9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5FB02C45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EEC2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C7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90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3F7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428304DE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4410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C9F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E73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AF0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74F0512A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7DA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B0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DC6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A7AC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6BBAC749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6B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B8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C0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16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525E31B5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332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48B2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BE8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0F0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086955E5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14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01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3F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B52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616F46A2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DC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D05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B09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AA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26353D88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716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F7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69A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63C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26428E59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06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8D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285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318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6421BC8C" w14:textId="77777777" w:rsidR="00035AF6" w:rsidRPr="007D3F47" w:rsidRDefault="00035AF6" w:rsidP="00035AF6"/>
    <w:sectPr w:rsidR="00035AF6" w:rsidRPr="007D3F47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1198" w14:textId="77777777" w:rsidR="0061463B" w:rsidRDefault="0061463B">
      <w:r>
        <w:separator/>
      </w:r>
    </w:p>
  </w:endnote>
  <w:endnote w:type="continuationSeparator" w:id="0">
    <w:p w14:paraId="19093B27" w14:textId="77777777" w:rsidR="0061463B" w:rsidRDefault="0061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BB54" w14:textId="77777777" w:rsidR="000B1764" w:rsidRDefault="000B176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2045205" w14:textId="77777777" w:rsidR="000B1764" w:rsidRDefault="000B176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F9CA" w14:textId="77777777" w:rsidR="000B1764" w:rsidRDefault="000B176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9358E9">
      <w:rPr>
        <w:noProof/>
      </w:rPr>
      <w:t>2</w:t>
    </w:r>
    <w:r>
      <w:fldChar w:fldCharType="end"/>
    </w:r>
  </w:p>
  <w:p w14:paraId="4BB36C5C" w14:textId="77777777" w:rsidR="000B1764" w:rsidRDefault="000B1764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F4CB" w14:textId="77777777" w:rsidR="00333F68" w:rsidRDefault="00333F6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8DFFCD8" w14:textId="77777777" w:rsidR="00333F68" w:rsidRDefault="00333F68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FF8D" w14:textId="77777777" w:rsidR="00333F68" w:rsidRDefault="00333F68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9358E9">
      <w:rPr>
        <w:noProof/>
      </w:rPr>
      <w:t>9</w:t>
    </w:r>
    <w:r>
      <w:fldChar w:fldCharType="end"/>
    </w:r>
  </w:p>
  <w:p w14:paraId="1F487FA5" w14:textId="77777777" w:rsidR="00333F68" w:rsidRDefault="00333F68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1A645" w14:textId="77777777" w:rsidR="0061463B" w:rsidRDefault="0061463B">
      <w:r>
        <w:separator/>
      </w:r>
    </w:p>
  </w:footnote>
  <w:footnote w:type="continuationSeparator" w:id="0">
    <w:p w14:paraId="2959C7AB" w14:textId="77777777" w:rsidR="0061463B" w:rsidRDefault="00614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E4A4F04"/>
    <w:multiLevelType w:val="hybridMultilevel"/>
    <w:tmpl w:val="BB7639B2"/>
    <w:lvl w:ilvl="0" w:tplc="CF709F2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rPr>
        <w:rFonts w:ascii="Times New Roman" w:eastAsia="Times New Roman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558D9"/>
    <w:multiLevelType w:val="hybridMultilevel"/>
    <w:tmpl w:val="1DDC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3089444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325865">
    <w:abstractNumId w:val="6"/>
  </w:num>
  <w:num w:numId="3" w16cid:durableId="1205756765">
    <w:abstractNumId w:val="29"/>
  </w:num>
  <w:num w:numId="4" w16cid:durableId="1393969646">
    <w:abstractNumId w:val="3"/>
  </w:num>
  <w:num w:numId="5" w16cid:durableId="31392229">
    <w:abstractNumId w:val="11"/>
  </w:num>
  <w:num w:numId="6" w16cid:durableId="378818946">
    <w:abstractNumId w:val="17"/>
  </w:num>
  <w:num w:numId="7" w16cid:durableId="982778395">
    <w:abstractNumId w:val="10"/>
  </w:num>
  <w:num w:numId="8" w16cid:durableId="1859543402">
    <w:abstractNumId w:val="22"/>
  </w:num>
  <w:num w:numId="9" w16cid:durableId="647979103">
    <w:abstractNumId w:val="2"/>
  </w:num>
  <w:num w:numId="10" w16cid:durableId="1285236402">
    <w:abstractNumId w:val="5"/>
  </w:num>
  <w:num w:numId="11" w16cid:durableId="627786552">
    <w:abstractNumId w:val="26"/>
  </w:num>
  <w:num w:numId="12" w16cid:durableId="27026692">
    <w:abstractNumId w:val="1"/>
  </w:num>
  <w:num w:numId="13" w16cid:durableId="1433433004">
    <w:abstractNumId w:val="9"/>
  </w:num>
  <w:num w:numId="14" w16cid:durableId="260842242">
    <w:abstractNumId w:val="8"/>
  </w:num>
  <w:num w:numId="15" w16cid:durableId="1787574451">
    <w:abstractNumId w:val="12"/>
  </w:num>
  <w:num w:numId="16" w16cid:durableId="980890031">
    <w:abstractNumId w:val="19"/>
  </w:num>
  <w:num w:numId="17" w16cid:durableId="1438015438">
    <w:abstractNumId w:val="21"/>
  </w:num>
  <w:num w:numId="18" w16cid:durableId="1667779947">
    <w:abstractNumId w:val="28"/>
  </w:num>
  <w:num w:numId="19" w16cid:durableId="1570068663">
    <w:abstractNumId w:val="25"/>
  </w:num>
  <w:num w:numId="20" w16cid:durableId="1933852022">
    <w:abstractNumId w:val="27"/>
  </w:num>
  <w:num w:numId="21" w16cid:durableId="2014382374">
    <w:abstractNumId w:val="0"/>
  </w:num>
  <w:num w:numId="22" w16cid:durableId="495264400">
    <w:abstractNumId w:val="14"/>
  </w:num>
  <w:num w:numId="23" w16cid:durableId="1960716345">
    <w:abstractNumId w:val="13"/>
  </w:num>
  <w:num w:numId="24" w16cid:durableId="247275293">
    <w:abstractNumId w:val="15"/>
  </w:num>
  <w:num w:numId="25" w16cid:durableId="853808519">
    <w:abstractNumId w:val="18"/>
  </w:num>
  <w:num w:numId="26" w16cid:durableId="219021533">
    <w:abstractNumId w:val="20"/>
  </w:num>
  <w:num w:numId="27" w16cid:durableId="1166480150">
    <w:abstractNumId w:val="16"/>
  </w:num>
  <w:num w:numId="28" w16cid:durableId="846675563">
    <w:abstractNumId w:val="4"/>
  </w:num>
  <w:num w:numId="29" w16cid:durableId="2051102765">
    <w:abstractNumId w:val="23"/>
  </w:num>
  <w:num w:numId="30" w16cid:durableId="1574005311">
    <w:abstractNumId w:val="23"/>
    <w:lvlOverride w:ilvl="0">
      <w:startOverride w:val="1"/>
    </w:lvlOverride>
  </w:num>
  <w:num w:numId="31" w16cid:durableId="62947729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2AC"/>
    <w:rsid w:val="000024B0"/>
    <w:rsid w:val="00004734"/>
    <w:rsid w:val="00010B1D"/>
    <w:rsid w:val="00013A54"/>
    <w:rsid w:val="00030102"/>
    <w:rsid w:val="00033BD9"/>
    <w:rsid w:val="00035AF6"/>
    <w:rsid w:val="00040E09"/>
    <w:rsid w:val="000473FC"/>
    <w:rsid w:val="0004786A"/>
    <w:rsid w:val="00056C1B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D16F6"/>
    <w:rsid w:val="000D32F4"/>
    <w:rsid w:val="000D5CDF"/>
    <w:rsid w:val="000E0275"/>
    <w:rsid w:val="000E3F39"/>
    <w:rsid w:val="000E656A"/>
    <w:rsid w:val="000F370D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4522E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C1A2D"/>
    <w:rsid w:val="001D0E7B"/>
    <w:rsid w:val="001D2214"/>
    <w:rsid w:val="001E06DE"/>
    <w:rsid w:val="001E3D07"/>
    <w:rsid w:val="001E7025"/>
    <w:rsid w:val="001E7128"/>
    <w:rsid w:val="001F0985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4353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2468"/>
    <w:rsid w:val="00295337"/>
    <w:rsid w:val="00295838"/>
    <w:rsid w:val="002B4C5E"/>
    <w:rsid w:val="002C5116"/>
    <w:rsid w:val="002C5842"/>
    <w:rsid w:val="002D0793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95AAD"/>
    <w:rsid w:val="003B2B6F"/>
    <w:rsid w:val="003B4AB5"/>
    <w:rsid w:val="003B4EDB"/>
    <w:rsid w:val="003C5AF2"/>
    <w:rsid w:val="003D18CF"/>
    <w:rsid w:val="003D341E"/>
    <w:rsid w:val="003D69CC"/>
    <w:rsid w:val="003E0FBC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59F0"/>
    <w:rsid w:val="00480D6F"/>
    <w:rsid w:val="00483341"/>
    <w:rsid w:val="0049015F"/>
    <w:rsid w:val="00491F61"/>
    <w:rsid w:val="00492935"/>
    <w:rsid w:val="00492BE6"/>
    <w:rsid w:val="00492F6D"/>
    <w:rsid w:val="0049646A"/>
    <w:rsid w:val="004A1296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36084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5F5587"/>
    <w:rsid w:val="0061330B"/>
    <w:rsid w:val="0061463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177C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A7067"/>
    <w:rsid w:val="007B051D"/>
    <w:rsid w:val="007B579D"/>
    <w:rsid w:val="007B6FA7"/>
    <w:rsid w:val="007D3F4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21F87"/>
    <w:rsid w:val="008442B0"/>
    <w:rsid w:val="00853F51"/>
    <w:rsid w:val="00861702"/>
    <w:rsid w:val="00861A82"/>
    <w:rsid w:val="008620B1"/>
    <w:rsid w:val="00896A28"/>
    <w:rsid w:val="008B3081"/>
    <w:rsid w:val="008B3467"/>
    <w:rsid w:val="008C7F19"/>
    <w:rsid w:val="008E2112"/>
    <w:rsid w:val="008F4989"/>
    <w:rsid w:val="008F57C1"/>
    <w:rsid w:val="009010E2"/>
    <w:rsid w:val="00917049"/>
    <w:rsid w:val="00917851"/>
    <w:rsid w:val="009221F0"/>
    <w:rsid w:val="009358E9"/>
    <w:rsid w:val="00937238"/>
    <w:rsid w:val="00942871"/>
    <w:rsid w:val="00954D9D"/>
    <w:rsid w:val="009560B9"/>
    <w:rsid w:val="00957766"/>
    <w:rsid w:val="00963770"/>
    <w:rsid w:val="00964095"/>
    <w:rsid w:val="00966270"/>
    <w:rsid w:val="00972654"/>
    <w:rsid w:val="00973FC5"/>
    <w:rsid w:val="0097787E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7685"/>
    <w:rsid w:val="00AE496B"/>
    <w:rsid w:val="00AE5DDE"/>
    <w:rsid w:val="00AF0C9B"/>
    <w:rsid w:val="00AF5393"/>
    <w:rsid w:val="00B039C1"/>
    <w:rsid w:val="00B06A4C"/>
    <w:rsid w:val="00B104F0"/>
    <w:rsid w:val="00B214D4"/>
    <w:rsid w:val="00B2420E"/>
    <w:rsid w:val="00B2477D"/>
    <w:rsid w:val="00B25568"/>
    <w:rsid w:val="00B27F0D"/>
    <w:rsid w:val="00B323C6"/>
    <w:rsid w:val="00B4612E"/>
    <w:rsid w:val="00B54FED"/>
    <w:rsid w:val="00B56D52"/>
    <w:rsid w:val="00B86673"/>
    <w:rsid w:val="00B86843"/>
    <w:rsid w:val="00B87620"/>
    <w:rsid w:val="00B946EA"/>
    <w:rsid w:val="00BB12DB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39A5"/>
    <w:rsid w:val="00C879D2"/>
    <w:rsid w:val="00C92546"/>
    <w:rsid w:val="00C94FAB"/>
    <w:rsid w:val="00CA1759"/>
    <w:rsid w:val="00CA4E38"/>
    <w:rsid w:val="00CB0575"/>
    <w:rsid w:val="00CB0856"/>
    <w:rsid w:val="00CB7890"/>
    <w:rsid w:val="00CC1CCC"/>
    <w:rsid w:val="00CC34AC"/>
    <w:rsid w:val="00CC6AB8"/>
    <w:rsid w:val="00CD1014"/>
    <w:rsid w:val="00CD28E9"/>
    <w:rsid w:val="00CD3B1D"/>
    <w:rsid w:val="00CD5F05"/>
    <w:rsid w:val="00CE2957"/>
    <w:rsid w:val="00CE4132"/>
    <w:rsid w:val="00CF03C4"/>
    <w:rsid w:val="00CF26D9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4185A"/>
    <w:rsid w:val="00E436EF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C35B3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72B8A"/>
    <w:rsid w:val="00F76771"/>
    <w:rsid w:val="00F833D7"/>
    <w:rsid w:val="00F83E0C"/>
    <w:rsid w:val="00FB6E93"/>
    <w:rsid w:val="00FC2501"/>
    <w:rsid w:val="00FD00D5"/>
    <w:rsid w:val="00FE25B7"/>
    <w:rsid w:val="00FE3FAA"/>
    <w:rsid w:val="00FE5458"/>
    <w:rsid w:val="00FF3A52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2039F3"/>
  <w15:docId w15:val="{2B921CFB-77FF-4E91-B267-8BAE23FC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5AF6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paragraph" w:customStyle="1" w:styleId="11">
    <w:name w:val="Без интервала1"/>
    <w:uiPriority w:val="99"/>
    <w:semiHidden/>
    <w:rsid w:val="00BB12D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7D3F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2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103337.html" TargetMode="External"/><Relationship Id="rId18" Type="http://schemas.openxmlformats.org/officeDocument/2006/relationships/hyperlink" Target="http://www.tretyakovgalle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eningradschool.com/port_r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2604.html" TargetMode="External"/><Relationship Id="rId17" Type="http://schemas.openxmlformats.org/officeDocument/2006/relationships/hyperlink" Target="http://www.mf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zamas.academy" TargetMode="External"/><Relationship Id="rId20" Type="http://schemas.openxmlformats.org/officeDocument/2006/relationships/hyperlink" Target="http://hudozhnikam.ru/zhivopis_figur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98736.htm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nearyo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103337.html" TargetMode="External"/><Relationship Id="rId22" Type="http://schemas.openxmlformats.org/officeDocument/2006/relationships/hyperlink" Target="http://paintingart.ru/articles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7641A-7251-46C3-A53D-4F12F8BD9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129</TotalTime>
  <Pages>1</Pages>
  <Words>2844</Words>
  <Characters>16215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19021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dudnikova.g@outlook.com</cp:lastModifiedBy>
  <cp:revision>23</cp:revision>
  <cp:lastPrinted>2016-11-16T06:48:00Z</cp:lastPrinted>
  <dcterms:created xsi:type="dcterms:W3CDTF">2017-03-20T06:40:00Z</dcterms:created>
  <dcterms:modified xsi:type="dcterms:W3CDTF">2023-07-26T16:39:00Z</dcterms:modified>
</cp:coreProperties>
</file>